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449E" w14:textId="77777777" w:rsidR="00A9031B" w:rsidRDefault="00A9031B" w:rsidP="008A23DE"/>
    <w:p w14:paraId="5E2A577B" w14:textId="67EFC5C4" w:rsidR="00486F17" w:rsidRPr="00486F17" w:rsidRDefault="00486F17" w:rsidP="00486F17">
      <w:pPr>
        <w:jc w:val="center"/>
        <w:rPr>
          <w:rFonts w:cs="Arial"/>
        </w:rPr>
      </w:pPr>
      <w:r w:rsidRPr="00486F17">
        <w:rPr>
          <w:rStyle w:val="TittelTegn"/>
          <w:rFonts w:ascii="Arial" w:hAnsi="Arial" w:cs="Arial"/>
        </w:rPr>
        <w:t>Bilag 4 – Avtale om drift, support og forvaltning</w:t>
      </w:r>
      <w:r w:rsidRPr="00486F17">
        <w:rPr>
          <w:rFonts w:cs="Arial"/>
        </w:rPr>
        <w:br/>
      </w:r>
      <w:r w:rsidRPr="00486F17">
        <w:rPr>
          <w:rStyle w:val="Overskrift1Tegn1"/>
          <w:rFonts w:ascii="Arial" w:hAnsi="Arial" w:cs="Arial"/>
        </w:rPr>
        <w:t>(for utfylling av leverandør)</w:t>
      </w:r>
    </w:p>
    <w:p w14:paraId="196AF642" w14:textId="77777777" w:rsidR="00486F17" w:rsidRPr="005B568F" w:rsidRDefault="00486F17" w:rsidP="00486F17">
      <w:pPr>
        <w:rPr>
          <w:lang w:val="nb-NO"/>
        </w:rPr>
      </w:pPr>
      <w:r>
        <w:t xml:space="preserve">Dette </w:t>
      </w:r>
      <w:proofErr w:type="spellStart"/>
      <w:r>
        <w:t>bilaget</w:t>
      </w:r>
      <w:proofErr w:type="spellEnd"/>
      <w:r>
        <w:t xml:space="preserve">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fylles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av </w:t>
      </w:r>
      <w:proofErr w:type="spellStart"/>
      <w:r>
        <w:t>leverandøren</w:t>
      </w:r>
      <w:proofErr w:type="spellEnd"/>
      <w:r>
        <w:t xml:space="preserve"> </w:t>
      </w:r>
      <w:proofErr w:type="spellStart"/>
      <w:r>
        <w:t>som</w:t>
      </w:r>
      <w:proofErr w:type="spellEnd"/>
      <w:r>
        <w:t xml:space="preserve"> del av </w:t>
      </w:r>
      <w:proofErr w:type="spellStart"/>
      <w:r>
        <w:t>tilbudet</w:t>
      </w:r>
      <w:proofErr w:type="spellEnd"/>
      <w:r>
        <w:t xml:space="preserve">. </w:t>
      </w:r>
      <w:r w:rsidRPr="005B568F">
        <w:rPr>
          <w:lang w:val="nb-NO"/>
        </w:rPr>
        <w:t>Bilaget skal beskrive tilbudt drift, support, vedlikehold og forvaltning av den samlede løsningen, og skal gi oppdragsgiver et sammenlignbart grunnlag for evaluering og senere kontraktsoppfølging.</w:t>
      </w:r>
    </w:p>
    <w:p w14:paraId="3775FD05" w14:textId="77777777" w:rsidR="00486F17" w:rsidRPr="005B568F" w:rsidRDefault="00486F17" w:rsidP="00486F17">
      <w:pPr>
        <w:rPr>
          <w:lang w:val="nb-NO"/>
        </w:rPr>
      </w:pPr>
      <w:r w:rsidRPr="005B568F">
        <w:rPr>
          <w:b/>
          <w:bCs/>
          <w:lang w:val="nb-NO"/>
        </w:rPr>
        <w:t xml:space="preserve">Instruks til leverandør. </w:t>
      </w:r>
      <w:r w:rsidRPr="005B568F">
        <w:rPr>
          <w:lang w:val="nb-NO"/>
        </w:rPr>
        <w:t xml:space="preserve">Besvarelsen skal være konkret og tydelig. Der leverandøren tilbyr et nivå utover minimumskravene i kravspesifikasjonen, skal dette fremgå </w:t>
      </w:r>
      <w:r>
        <w:rPr>
          <w:lang w:val="nb-NO"/>
        </w:rPr>
        <w:t>tydelig</w:t>
      </w:r>
      <w:r w:rsidRPr="005B568F">
        <w:rPr>
          <w:lang w:val="nb-NO"/>
        </w:rPr>
        <w:t>. Dersom leverandøren viser til standardvilkår eller tredjepartsforhold, skal dette beskrives tydelig og vedlegges der det er relevant.</w:t>
      </w:r>
    </w:p>
    <w:p w14:paraId="447887C0" w14:textId="77777777" w:rsidR="00486F17" w:rsidRPr="005B568F" w:rsidRDefault="00486F17" w:rsidP="00486F17">
      <w:pPr>
        <w:pStyle w:val="Overskrift2"/>
        <w:rPr>
          <w:lang w:val="nb-NO"/>
        </w:rPr>
      </w:pPr>
      <w:r w:rsidRPr="005B568F">
        <w:rPr>
          <w:lang w:val="nb-NO"/>
        </w:rPr>
        <w:t>1. Formål og omfang</w:t>
      </w:r>
    </w:p>
    <w:p w14:paraId="5EFCAFE8" w14:textId="77777777" w:rsidR="00486F17" w:rsidRPr="005B568F" w:rsidRDefault="00486F17" w:rsidP="00486F17">
      <w:pPr>
        <w:rPr>
          <w:lang w:val="nb-NO"/>
        </w:rPr>
      </w:pPr>
      <w:r w:rsidRPr="005B568F">
        <w:rPr>
          <w:lang w:val="nb-NO"/>
        </w:rPr>
        <w:t xml:space="preserve">Leverandøren skal levere drift, support, vedlikehold og forvaltning av den samlede løsningen, inkludert nettsiden, CMS-plattformen, </w:t>
      </w:r>
      <w:proofErr w:type="spellStart"/>
      <w:r w:rsidRPr="005B568F">
        <w:rPr>
          <w:lang w:val="nb-NO"/>
        </w:rPr>
        <w:t>hostingmiljø</w:t>
      </w:r>
      <w:proofErr w:type="spellEnd"/>
      <w:r w:rsidRPr="005B568F">
        <w:rPr>
          <w:lang w:val="nb-NO"/>
        </w:rPr>
        <w:t>, integrasjoner og øvrige komponenter som inngår i leveransen.</w:t>
      </w:r>
    </w:p>
    <w:p w14:paraId="1EF54B59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eventuelle</w:t>
      </w:r>
      <w:proofErr w:type="spellEnd"/>
      <w:r>
        <w:t xml:space="preserve"> </w:t>
      </w:r>
      <w:proofErr w:type="spellStart"/>
      <w:r>
        <w:t>avgrensninger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2F01C6F2" w14:textId="77777777" w:rsidTr="00372D58">
        <w:tc>
          <w:tcPr>
            <w:tcW w:w="9972" w:type="dxa"/>
            <w:shd w:val="clear" w:color="auto" w:fill="D9EAF7"/>
          </w:tcPr>
          <w:p w14:paraId="435856AB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48B91E93" w14:textId="77777777" w:rsidTr="00372D58">
        <w:tc>
          <w:tcPr>
            <w:tcW w:w="9972" w:type="dxa"/>
          </w:tcPr>
          <w:p w14:paraId="723A102C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</w:t>
            </w:r>
            <w:proofErr w:type="spellStart"/>
            <w:r>
              <w:t>ut</w:t>
            </w:r>
            <w:proofErr w:type="spellEnd"/>
            <w:r>
              <w:t xml:space="preserve">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388B5528" w14:textId="77777777" w:rsidR="00486F17" w:rsidRDefault="00486F17" w:rsidP="00372D58"/>
          <w:p w14:paraId="544EAC08" w14:textId="77777777" w:rsidR="00486F17" w:rsidRDefault="00486F17" w:rsidP="00372D58"/>
          <w:p w14:paraId="692A9A34" w14:textId="77777777" w:rsidR="00486F17" w:rsidRDefault="00486F17" w:rsidP="00372D58"/>
          <w:p w14:paraId="226A9AEE" w14:textId="77777777" w:rsidR="00486F17" w:rsidRDefault="00486F17" w:rsidP="00372D58"/>
          <w:p w14:paraId="6EC64E5C" w14:textId="77777777" w:rsidR="00486F17" w:rsidRDefault="00486F17" w:rsidP="00372D58"/>
        </w:tc>
      </w:tr>
    </w:tbl>
    <w:p w14:paraId="00D6D0B0" w14:textId="77777777" w:rsidR="00486F17" w:rsidRDefault="00486F17" w:rsidP="00486F17"/>
    <w:p w14:paraId="4C1096E6" w14:textId="77777777" w:rsidR="00486F17" w:rsidRDefault="00486F17" w:rsidP="00486F17">
      <w:pPr>
        <w:pStyle w:val="Overskrift2"/>
      </w:pPr>
      <w:r>
        <w:t xml:space="preserve">2. </w:t>
      </w:r>
      <w:proofErr w:type="spellStart"/>
      <w:r>
        <w:t>Organisering</w:t>
      </w:r>
      <w:proofErr w:type="spellEnd"/>
      <w:r>
        <w:t xml:space="preserve">, </w:t>
      </w:r>
      <w:proofErr w:type="spellStart"/>
      <w:r>
        <w:t>ansvar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kontaktpunkt</w:t>
      </w:r>
      <w:proofErr w:type="spellEnd"/>
    </w:p>
    <w:p w14:paraId="3379E0C8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ansvarlig</w:t>
      </w:r>
      <w:proofErr w:type="spellEnd"/>
      <w:r>
        <w:t xml:space="preserve"> </w:t>
      </w:r>
      <w:proofErr w:type="spellStart"/>
      <w:r>
        <w:t>leverandør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eventuelle</w:t>
      </w:r>
      <w:proofErr w:type="spellEnd"/>
      <w:r>
        <w:t xml:space="preserve"> </w:t>
      </w:r>
      <w:proofErr w:type="spellStart"/>
      <w:r>
        <w:t>underleverandører</w:t>
      </w:r>
      <w:proofErr w:type="spellEnd"/>
    </w:p>
    <w:p w14:paraId="65B114D2" w14:textId="77777777" w:rsidR="00486F17" w:rsidRDefault="00486F17" w:rsidP="00486F17">
      <w:pPr>
        <w:pStyle w:val="Punktliste"/>
        <w:numPr>
          <w:ilvl w:val="0"/>
          <w:numId w:val="11"/>
        </w:numPr>
      </w:pPr>
      <w:r>
        <w:t xml:space="preserve">roller </w:t>
      </w:r>
      <w:proofErr w:type="spellStart"/>
      <w:r>
        <w:t>og</w:t>
      </w:r>
      <w:proofErr w:type="spellEnd"/>
      <w:r>
        <w:t xml:space="preserve"> </w:t>
      </w:r>
      <w:proofErr w:type="spellStart"/>
      <w:r>
        <w:t>ansvar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drifts- </w:t>
      </w:r>
      <w:proofErr w:type="spellStart"/>
      <w:r>
        <w:t>og</w:t>
      </w:r>
      <w:proofErr w:type="spellEnd"/>
      <w:r>
        <w:t xml:space="preserve"> </w:t>
      </w:r>
      <w:proofErr w:type="spellStart"/>
      <w:r>
        <w:t>forvaltningsfasen</w:t>
      </w:r>
      <w:proofErr w:type="spellEnd"/>
    </w:p>
    <w:p w14:paraId="5578B705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oppdragsgivers</w:t>
      </w:r>
      <w:proofErr w:type="spellEnd"/>
      <w:r>
        <w:t xml:space="preserve"> </w:t>
      </w:r>
      <w:proofErr w:type="spellStart"/>
      <w:r>
        <w:t>kontaktpunkt</w:t>
      </w:r>
      <w:proofErr w:type="spellEnd"/>
      <w:r>
        <w:t xml:space="preserve"> hos </w:t>
      </w:r>
      <w:proofErr w:type="spellStart"/>
      <w:r>
        <w:t>leverandøren</w:t>
      </w:r>
      <w:proofErr w:type="spellEnd"/>
    </w:p>
    <w:p w14:paraId="131228E4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hvordan</w:t>
      </w:r>
      <w:proofErr w:type="spellEnd"/>
      <w:r>
        <w:t xml:space="preserve"> </w:t>
      </w:r>
      <w:proofErr w:type="spellStart"/>
      <w:r>
        <w:t>ett</w:t>
      </w:r>
      <w:proofErr w:type="spellEnd"/>
      <w:r>
        <w:t xml:space="preserve"> samlet </w:t>
      </w:r>
      <w:proofErr w:type="spellStart"/>
      <w:r>
        <w:t>kontaktpunkt</w:t>
      </w:r>
      <w:proofErr w:type="spellEnd"/>
      <w:r>
        <w:t xml:space="preserve"> </w:t>
      </w:r>
      <w:proofErr w:type="spellStart"/>
      <w:r>
        <w:t>ivaretas</w:t>
      </w:r>
      <w:proofErr w:type="spellEnd"/>
    </w:p>
    <w:p w14:paraId="3AB75FC9" w14:textId="77777777" w:rsidR="00486F17" w:rsidRDefault="00486F17" w:rsidP="00486F17">
      <w:proofErr w:type="spellStart"/>
      <w:r>
        <w:rPr>
          <w:b/>
        </w:rPr>
        <w:t>Merknad</w:t>
      </w:r>
      <w:proofErr w:type="spellEnd"/>
      <w:r>
        <w:rPr>
          <w:b/>
        </w:rPr>
        <w:t xml:space="preserve">: </w:t>
      </w:r>
      <w:r>
        <w:t xml:space="preserve">Dersom </w:t>
      </w:r>
      <w:proofErr w:type="spellStart"/>
      <w:r>
        <w:t>underleverandører</w:t>
      </w:r>
      <w:proofErr w:type="spellEnd"/>
      <w:r>
        <w:t xml:space="preserve"> </w:t>
      </w:r>
      <w:proofErr w:type="spellStart"/>
      <w:r>
        <w:t>benyttes</w:t>
      </w:r>
      <w:proofErr w:type="spellEnd"/>
      <w:r>
        <w:t xml:space="preserve">,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leverandøren</w:t>
      </w:r>
      <w:proofErr w:type="spellEnd"/>
      <w:r>
        <w:t xml:space="preserve"> </w:t>
      </w:r>
      <w:proofErr w:type="spellStart"/>
      <w:r>
        <w:t>fortsatt</w:t>
      </w:r>
      <w:proofErr w:type="spellEnd"/>
      <w:r>
        <w:t xml:space="preserve"> ha </w:t>
      </w:r>
      <w:proofErr w:type="spellStart"/>
      <w:r>
        <w:t>fullt</w:t>
      </w:r>
      <w:proofErr w:type="spellEnd"/>
      <w:r>
        <w:t xml:space="preserve"> </w:t>
      </w:r>
      <w:proofErr w:type="spellStart"/>
      <w:r>
        <w:t>ansvar</w:t>
      </w:r>
      <w:proofErr w:type="spellEnd"/>
      <w:r>
        <w:t xml:space="preserve"> for </w:t>
      </w:r>
      <w:proofErr w:type="spellStart"/>
      <w:r>
        <w:t>koordinering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leveranse</w:t>
      </w:r>
      <w:proofErr w:type="spellEnd"/>
      <w: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369F79A1" w14:textId="77777777" w:rsidTr="00372D58">
        <w:tc>
          <w:tcPr>
            <w:tcW w:w="9972" w:type="dxa"/>
            <w:shd w:val="clear" w:color="auto" w:fill="D9EAF7"/>
          </w:tcPr>
          <w:p w14:paraId="27E27B43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35D50B4C" w14:textId="77777777" w:rsidTr="00372D58">
        <w:tc>
          <w:tcPr>
            <w:tcW w:w="9972" w:type="dxa"/>
          </w:tcPr>
          <w:p w14:paraId="1F09E97C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5A4F0546" w14:textId="77777777" w:rsidR="00486F17" w:rsidRDefault="00486F17" w:rsidP="00372D58"/>
          <w:p w14:paraId="248A365B" w14:textId="77777777" w:rsidR="00486F17" w:rsidRDefault="00486F17" w:rsidP="00372D58"/>
          <w:p w14:paraId="6554186C" w14:textId="77777777" w:rsidR="00486F17" w:rsidRDefault="00486F17" w:rsidP="00372D58"/>
          <w:p w14:paraId="6639DF7E" w14:textId="77777777" w:rsidR="00486F17" w:rsidRDefault="00486F17" w:rsidP="00372D58"/>
          <w:p w14:paraId="553FD311" w14:textId="77777777" w:rsidR="00486F17" w:rsidRDefault="00486F17" w:rsidP="00372D58"/>
          <w:p w14:paraId="0C911B68" w14:textId="77777777" w:rsidR="00486F17" w:rsidRDefault="00486F17" w:rsidP="00372D58"/>
        </w:tc>
      </w:tr>
    </w:tbl>
    <w:p w14:paraId="491F2406" w14:textId="77777777" w:rsidR="00486F17" w:rsidRDefault="00486F17" w:rsidP="00486F17"/>
    <w:p w14:paraId="4AB5C39C" w14:textId="77777777" w:rsidR="00486F17" w:rsidRDefault="00486F17" w:rsidP="00486F17">
      <w:pPr>
        <w:pStyle w:val="Overskrift2"/>
      </w:pPr>
      <w:r>
        <w:t xml:space="preserve">3. </w:t>
      </w:r>
      <w:proofErr w:type="spellStart"/>
      <w:r>
        <w:t>Tjenestetid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support</w:t>
      </w:r>
    </w:p>
    <w:p w14:paraId="3A1E11D0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ordinær</w:t>
      </w:r>
      <w:proofErr w:type="spellEnd"/>
      <w:r>
        <w:t xml:space="preserve"> </w:t>
      </w:r>
      <w:proofErr w:type="spellStart"/>
      <w:r>
        <w:t>supporttid</w:t>
      </w:r>
      <w:proofErr w:type="spellEnd"/>
    </w:p>
    <w:p w14:paraId="2E9E1FBF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supportkanaler</w:t>
      </w:r>
      <w:proofErr w:type="spellEnd"/>
      <w:r>
        <w:t xml:space="preserve"> (</w:t>
      </w:r>
      <w:proofErr w:type="spellStart"/>
      <w:r>
        <w:t>telefon</w:t>
      </w:r>
      <w:proofErr w:type="spellEnd"/>
      <w:r>
        <w:t>, e-post, portal mv.)</w:t>
      </w:r>
    </w:p>
    <w:p w14:paraId="0334AB4C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språk</w:t>
      </w:r>
      <w:proofErr w:type="spellEnd"/>
      <w:r>
        <w:t xml:space="preserve"> for support </w:t>
      </w:r>
      <w:proofErr w:type="spellStart"/>
      <w:r>
        <w:t>og</w:t>
      </w:r>
      <w:proofErr w:type="spellEnd"/>
      <w:r>
        <w:t xml:space="preserve"> </w:t>
      </w:r>
      <w:proofErr w:type="spellStart"/>
      <w:r>
        <w:t>veiledning</w:t>
      </w:r>
      <w:proofErr w:type="spellEnd"/>
    </w:p>
    <w:p w14:paraId="169C2BF9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</w:t>
      </w:r>
      <w:proofErr w:type="spellEnd"/>
      <w:r>
        <w:t xml:space="preserve"> </w:t>
      </w:r>
      <w:proofErr w:type="spellStart"/>
      <w:r>
        <w:t>utvidet</w:t>
      </w:r>
      <w:proofErr w:type="spellEnd"/>
      <w:r>
        <w:t xml:space="preserve"> </w:t>
      </w:r>
      <w:proofErr w:type="spellStart"/>
      <w:r>
        <w:t>beredskap</w:t>
      </w:r>
      <w:proofErr w:type="spellEnd"/>
      <w:r>
        <w:t xml:space="preserve"> </w:t>
      </w:r>
      <w:proofErr w:type="spellStart"/>
      <w:r>
        <w:t>utover</w:t>
      </w:r>
      <w:proofErr w:type="spellEnd"/>
      <w:r>
        <w:t xml:space="preserve"> </w:t>
      </w:r>
      <w:proofErr w:type="spellStart"/>
      <w:r>
        <w:t>minimumskrav</w:t>
      </w:r>
      <w:proofErr w:type="spellEnd"/>
    </w:p>
    <w:p w14:paraId="004FAD21" w14:textId="77777777" w:rsidR="00486F17" w:rsidRPr="005B568F" w:rsidRDefault="00486F17" w:rsidP="00486F17">
      <w:pPr>
        <w:rPr>
          <w:lang w:val="nb-NO"/>
        </w:rPr>
      </w:pPr>
      <w:r w:rsidRPr="005B568F">
        <w:rPr>
          <w:b/>
          <w:lang w:val="nb-NO"/>
        </w:rPr>
        <w:t xml:space="preserve">Merknad: </w:t>
      </w:r>
      <w:r w:rsidRPr="005B568F">
        <w:rPr>
          <w:lang w:val="nb-NO"/>
        </w:rPr>
        <w:t>Minimumskravet i konkurransen er support innen vanlig arbeidstid kl. 08:00–16:00 mandag–fredag.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33D1A6F5" w14:textId="77777777" w:rsidTr="00372D58">
        <w:tc>
          <w:tcPr>
            <w:tcW w:w="9972" w:type="dxa"/>
            <w:shd w:val="clear" w:color="auto" w:fill="D9EAF7"/>
          </w:tcPr>
          <w:p w14:paraId="0BB181EA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58A1033C" w14:textId="77777777" w:rsidTr="00372D58">
        <w:tc>
          <w:tcPr>
            <w:tcW w:w="9972" w:type="dxa"/>
          </w:tcPr>
          <w:p w14:paraId="0CFEC8A9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2564A073" w14:textId="77777777" w:rsidR="00486F17" w:rsidRDefault="00486F17" w:rsidP="00372D58"/>
          <w:p w14:paraId="206C1B95" w14:textId="77777777" w:rsidR="00486F17" w:rsidRDefault="00486F17" w:rsidP="00372D58"/>
          <w:p w14:paraId="6E6ADD02" w14:textId="77777777" w:rsidR="00486F17" w:rsidRDefault="00486F17" w:rsidP="00372D58"/>
          <w:p w14:paraId="14AD8EED" w14:textId="77777777" w:rsidR="00486F17" w:rsidRDefault="00486F17" w:rsidP="00372D58"/>
          <w:p w14:paraId="6150D943" w14:textId="77777777" w:rsidR="00486F17" w:rsidRDefault="00486F17" w:rsidP="00372D58"/>
          <w:p w14:paraId="75ABBDE5" w14:textId="77777777" w:rsidR="00486F17" w:rsidRDefault="00486F17" w:rsidP="00372D58"/>
        </w:tc>
      </w:tr>
    </w:tbl>
    <w:p w14:paraId="3405F72E" w14:textId="77777777" w:rsidR="00486F17" w:rsidRDefault="00486F17" w:rsidP="00486F17"/>
    <w:p w14:paraId="63E86624" w14:textId="77777777" w:rsidR="00486F17" w:rsidRDefault="00486F17" w:rsidP="00486F17">
      <w:pPr>
        <w:pStyle w:val="Overskrift2"/>
      </w:pPr>
      <w:r>
        <w:t xml:space="preserve">4. Hendelsesklassifisering, </w:t>
      </w:r>
      <w:proofErr w:type="spellStart"/>
      <w:r>
        <w:t>responstider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eskalering</w:t>
      </w:r>
      <w:proofErr w:type="spellEnd"/>
    </w:p>
    <w:p w14:paraId="65A36963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klassifisering</w:t>
      </w:r>
      <w:proofErr w:type="spellEnd"/>
      <w:r>
        <w:t xml:space="preserve"> av </w:t>
      </w:r>
      <w:proofErr w:type="spellStart"/>
      <w:r>
        <w:t>hendelser</w:t>
      </w:r>
      <w:proofErr w:type="spellEnd"/>
      <w:r>
        <w:t>/</w:t>
      </w:r>
      <w:proofErr w:type="spellStart"/>
      <w:r>
        <w:t>avvik</w:t>
      </w:r>
      <w:proofErr w:type="spellEnd"/>
    </w:p>
    <w:p w14:paraId="490EF3E6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responstider</w:t>
      </w:r>
      <w:proofErr w:type="spellEnd"/>
      <w:r>
        <w:t xml:space="preserve"> per </w:t>
      </w:r>
      <w:proofErr w:type="spellStart"/>
      <w:r>
        <w:t>alvorlighetsgrad</w:t>
      </w:r>
      <w:proofErr w:type="spellEnd"/>
    </w:p>
    <w:p w14:paraId="5DAF9ED6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</w:t>
      </w:r>
      <w:proofErr w:type="spellEnd"/>
      <w:r>
        <w:t xml:space="preserve"> </w:t>
      </w:r>
      <w:proofErr w:type="spellStart"/>
      <w:r>
        <w:t>rettetid</w:t>
      </w:r>
      <w:proofErr w:type="spellEnd"/>
      <w:r>
        <w:t>/</w:t>
      </w:r>
      <w:proofErr w:type="spellStart"/>
      <w:r>
        <w:t>gjenopprettingstid</w:t>
      </w:r>
      <w:proofErr w:type="spellEnd"/>
      <w:r>
        <w:t xml:space="preserve"> per </w:t>
      </w:r>
      <w:proofErr w:type="spellStart"/>
      <w:r>
        <w:t>alvorlighetsgrad</w:t>
      </w:r>
      <w:proofErr w:type="spellEnd"/>
    </w:p>
    <w:p w14:paraId="356D613E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eskaleringsrutiner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4C8C0F03" w14:textId="77777777" w:rsidTr="00372D58">
        <w:tc>
          <w:tcPr>
            <w:tcW w:w="9972" w:type="dxa"/>
            <w:shd w:val="clear" w:color="auto" w:fill="D9EAF7"/>
          </w:tcPr>
          <w:p w14:paraId="403857C6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75FBAEEE" w14:textId="77777777" w:rsidTr="00372D58">
        <w:tc>
          <w:tcPr>
            <w:tcW w:w="9972" w:type="dxa"/>
          </w:tcPr>
          <w:p w14:paraId="3428B5E4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18D6B077" w14:textId="77777777" w:rsidR="00486F17" w:rsidRDefault="00486F17" w:rsidP="00372D58"/>
          <w:p w14:paraId="7F3C8763" w14:textId="77777777" w:rsidR="00486F17" w:rsidRDefault="00486F17" w:rsidP="00372D58"/>
          <w:p w14:paraId="5022F014" w14:textId="77777777" w:rsidR="00486F17" w:rsidRDefault="00486F17" w:rsidP="00372D58"/>
          <w:p w14:paraId="676106B4" w14:textId="77777777" w:rsidR="00486F17" w:rsidRDefault="00486F17" w:rsidP="00372D58"/>
          <w:p w14:paraId="104B269F" w14:textId="77777777" w:rsidR="00486F17" w:rsidRDefault="00486F17" w:rsidP="00372D58"/>
          <w:p w14:paraId="2E156593" w14:textId="77777777" w:rsidR="00486F17" w:rsidRDefault="00486F17" w:rsidP="00372D58"/>
          <w:p w14:paraId="05E67AA5" w14:textId="77777777" w:rsidR="00486F17" w:rsidRDefault="00486F17" w:rsidP="00372D58"/>
        </w:tc>
      </w:tr>
    </w:tbl>
    <w:p w14:paraId="5372D9FE" w14:textId="77777777" w:rsidR="00486F17" w:rsidRDefault="00486F17" w:rsidP="00486F17"/>
    <w:p w14:paraId="7821D716" w14:textId="77777777" w:rsidR="00486F17" w:rsidRDefault="00486F17" w:rsidP="00486F17">
      <w:pPr>
        <w:pStyle w:val="Overskrift2"/>
      </w:pPr>
      <w:r>
        <w:t xml:space="preserve">5. </w:t>
      </w:r>
      <w:proofErr w:type="spellStart"/>
      <w:r>
        <w:t>Overvåking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varsling</w:t>
      </w:r>
      <w:proofErr w:type="spellEnd"/>
    </w:p>
    <w:p w14:paraId="454563D3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hvilke</w:t>
      </w:r>
      <w:proofErr w:type="spellEnd"/>
      <w:r>
        <w:t xml:space="preserve"> forhold </w:t>
      </w:r>
      <w:proofErr w:type="spellStart"/>
      <w:r>
        <w:t>som</w:t>
      </w:r>
      <w:proofErr w:type="spellEnd"/>
      <w:r>
        <w:t xml:space="preserve"> </w:t>
      </w:r>
      <w:proofErr w:type="spellStart"/>
      <w:r>
        <w:t>overvåkes</w:t>
      </w:r>
      <w:proofErr w:type="spellEnd"/>
    </w:p>
    <w:p w14:paraId="121360CF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hvordan</w:t>
      </w:r>
      <w:proofErr w:type="spellEnd"/>
      <w:r>
        <w:t xml:space="preserve"> </w:t>
      </w:r>
      <w:proofErr w:type="spellStart"/>
      <w:r>
        <w:t>driftsavvik</w:t>
      </w:r>
      <w:proofErr w:type="spellEnd"/>
      <w:r>
        <w:t xml:space="preserve"> </w:t>
      </w:r>
      <w:proofErr w:type="spellStart"/>
      <w:r>
        <w:t>oppdages</w:t>
      </w:r>
      <w:proofErr w:type="spellEnd"/>
    </w:p>
    <w:p w14:paraId="0C759FCC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hvordan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når</w:t>
      </w:r>
      <w:proofErr w:type="spellEnd"/>
      <w:r>
        <w:t xml:space="preserve"> </w:t>
      </w:r>
      <w:proofErr w:type="spellStart"/>
      <w:r>
        <w:t>oppdragsgiver</w:t>
      </w:r>
      <w:proofErr w:type="spellEnd"/>
      <w:r>
        <w:t xml:space="preserve"> </w:t>
      </w:r>
      <w:proofErr w:type="spellStart"/>
      <w:r>
        <w:t>varsles</w:t>
      </w:r>
      <w:proofErr w:type="spellEnd"/>
    </w:p>
    <w:p w14:paraId="17800A3D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varsling</w:t>
      </w:r>
      <w:proofErr w:type="spellEnd"/>
      <w:r>
        <w:t xml:space="preserve"> </w:t>
      </w:r>
      <w:proofErr w:type="spellStart"/>
      <w:r>
        <w:t>ved</w:t>
      </w:r>
      <w:proofErr w:type="spellEnd"/>
      <w:r>
        <w:t xml:space="preserve"> </w:t>
      </w:r>
      <w:proofErr w:type="spellStart"/>
      <w:r>
        <w:t>planlagt</w:t>
      </w:r>
      <w:proofErr w:type="spellEnd"/>
      <w:r>
        <w:t xml:space="preserve"> </w:t>
      </w:r>
      <w:proofErr w:type="spellStart"/>
      <w:r>
        <w:t>vedlikehold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1FA9223F" w14:textId="77777777" w:rsidTr="00372D58">
        <w:tc>
          <w:tcPr>
            <w:tcW w:w="9972" w:type="dxa"/>
            <w:shd w:val="clear" w:color="auto" w:fill="D9EAF7"/>
          </w:tcPr>
          <w:p w14:paraId="26157152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1C6C5016" w14:textId="77777777" w:rsidTr="00372D58">
        <w:tc>
          <w:tcPr>
            <w:tcW w:w="9972" w:type="dxa"/>
          </w:tcPr>
          <w:p w14:paraId="36937AFE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52E22D47" w14:textId="77777777" w:rsidR="00486F17" w:rsidRDefault="00486F17" w:rsidP="00372D58"/>
          <w:p w14:paraId="49EFCFD0" w14:textId="77777777" w:rsidR="00486F17" w:rsidRDefault="00486F17" w:rsidP="00372D58"/>
          <w:p w14:paraId="1004424C" w14:textId="77777777" w:rsidR="00486F17" w:rsidRDefault="00486F17" w:rsidP="00372D58"/>
          <w:p w14:paraId="0E700806" w14:textId="77777777" w:rsidR="00486F17" w:rsidRDefault="00486F17" w:rsidP="00372D58"/>
          <w:p w14:paraId="7AF07A4F" w14:textId="77777777" w:rsidR="00486F17" w:rsidRDefault="00486F17" w:rsidP="00372D58"/>
          <w:p w14:paraId="76912860" w14:textId="77777777" w:rsidR="00486F17" w:rsidRDefault="00486F17" w:rsidP="00372D58"/>
          <w:p w14:paraId="39C6D87F" w14:textId="77777777" w:rsidR="00486F17" w:rsidRDefault="00486F17" w:rsidP="00372D58"/>
        </w:tc>
      </w:tr>
    </w:tbl>
    <w:p w14:paraId="02492E91" w14:textId="77777777" w:rsidR="00486F17" w:rsidRDefault="00486F17" w:rsidP="00486F17"/>
    <w:p w14:paraId="4C8C2A98" w14:textId="77777777" w:rsidR="00486F17" w:rsidRDefault="00486F17" w:rsidP="00486F17">
      <w:pPr>
        <w:pStyle w:val="Overskrift2"/>
      </w:pPr>
      <w:r>
        <w:t xml:space="preserve">6. </w:t>
      </w:r>
      <w:proofErr w:type="spellStart"/>
      <w:r>
        <w:t>Vedlikehold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sikkerhetsoppdateringer</w:t>
      </w:r>
      <w:proofErr w:type="spellEnd"/>
    </w:p>
    <w:p w14:paraId="384AF2B9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 xml:space="preserve">rutiner for oppdatering av CMS, </w:t>
      </w:r>
      <w:proofErr w:type="spellStart"/>
      <w:r w:rsidRPr="005B568F">
        <w:rPr>
          <w:lang w:val="nb-NO"/>
        </w:rPr>
        <w:t>plugins</w:t>
      </w:r>
      <w:proofErr w:type="spellEnd"/>
      <w:r w:rsidRPr="005B568F">
        <w:rPr>
          <w:lang w:val="nb-NO"/>
        </w:rPr>
        <w:t>, rammeverk og øvrige avhengigheter</w:t>
      </w:r>
    </w:p>
    <w:p w14:paraId="2E4E6419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håndtering</w:t>
      </w:r>
      <w:proofErr w:type="spellEnd"/>
      <w:r>
        <w:t xml:space="preserve"> av </w:t>
      </w:r>
      <w:proofErr w:type="spellStart"/>
      <w:r>
        <w:t>sikkerhetsoppdateringer</w:t>
      </w:r>
      <w:proofErr w:type="spellEnd"/>
    </w:p>
    <w:p w14:paraId="1062D21A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hvordan</w:t>
      </w:r>
      <w:proofErr w:type="spellEnd"/>
      <w:r>
        <w:t xml:space="preserve"> </w:t>
      </w:r>
      <w:proofErr w:type="spellStart"/>
      <w:r>
        <w:t>vedlikehold</w:t>
      </w:r>
      <w:proofErr w:type="spellEnd"/>
      <w:r>
        <w:t xml:space="preserve"> </w:t>
      </w:r>
      <w:proofErr w:type="spellStart"/>
      <w:r>
        <w:t>planlegges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gjennomføres</w:t>
      </w:r>
      <w:proofErr w:type="spellEnd"/>
    </w:p>
    <w:p w14:paraId="3A22D9B5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eventuelle</w:t>
      </w:r>
      <w:proofErr w:type="spellEnd"/>
      <w:r>
        <w:t xml:space="preserve"> </w:t>
      </w:r>
      <w:proofErr w:type="spellStart"/>
      <w:r>
        <w:t>vedlikeholdsvinduer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2B00139F" w14:textId="77777777" w:rsidTr="00372D58">
        <w:tc>
          <w:tcPr>
            <w:tcW w:w="9972" w:type="dxa"/>
            <w:shd w:val="clear" w:color="auto" w:fill="D9EAF7"/>
          </w:tcPr>
          <w:p w14:paraId="6606B950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703F162C" w14:textId="77777777" w:rsidTr="00372D58">
        <w:tc>
          <w:tcPr>
            <w:tcW w:w="9972" w:type="dxa"/>
          </w:tcPr>
          <w:p w14:paraId="3CFD8145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64550AFB" w14:textId="77777777" w:rsidR="00486F17" w:rsidRDefault="00486F17" w:rsidP="00372D58"/>
          <w:p w14:paraId="2D933400" w14:textId="77777777" w:rsidR="00486F17" w:rsidRDefault="00486F17" w:rsidP="00372D58"/>
          <w:p w14:paraId="033E9E4C" w14:textId="77777777" w:rsidR="00486F17" w:rsidRDefault="00486F17" w:rsidP="00372D58"/>
          <w:p w14:paraId="144B893A" w14:textId="77777777" w:rsidR="00486F17" w:rsidRDefault="00486F17" w:rsidP="00372D58"/>
          <w:p w14:paraId="30DC31B8" w14:textId="77777777" w:rsidR="00486F17" w:rsidRDefault="00486F17" w:rsidP="00372D58"/>
          <w:p w14:paraId="0A6C1A71" w14:textId="77777777" w:rsidR="00486F17" w:rsidRDefault="00486F17" w:rsidP="00372D58"/>
        </w:tc>
      </w:tr>
    </w:tbl>
    <w:p w14:paraId="3F428DDF" w14:textId="77777777" w:rsidR="00486F17" w:rsidRDefault="00486F17" w:rsidP="00486F17"/>
    <w:p w14:paraId="77496F76" w14:textId="77777777" w:rsidR="00486F17" w:rsidRDefault="00486F17" w:rsidP="00486F17">
      <w:pPr>
        <w:pStyle w:val="Overskrift2"/>
      </w:pPr>
      <w:r>
        <w:lastRenderedPageBreak/>
        <w:t xml:space="preserve">7. </w:t>
      </w:r>
      <w:proofErr w:type="spellStart"/>
      <w:r>
        <w:t>Endringshåndtering</w:t>
      </w:r>
      <w:proofErr w:type="spellEnd"/>
      <w:r>
        <w:t xml:space="preserve">, </w:t>
      </w:r>
      <w:proofErr w:type="spellStart"/>
      <w:r>
        <w:t>testmiljø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produksjonssetting</w:t>
      </w:r>
      <w:proofErr w:type="spellEnd"/>
    </w:p>
    <w:p w14:paraId="5745FEB2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rutiner</w:t>
      </w:r>
      <w:proofErr w:type="spellEnd"/>
      <w:r>
        <w:t xml:space="preserve"> for testing av </w:t>
      </w:r>
      <w:proofErr w:type="spellStart"/>
      <w:r>
        <w:t>oppdateringer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endringer</w:t>
      </w:r>
      <w:proofErr w:type="spellEnd"/>
    </w:p>
    <w:p w14:paraId="3348E42E" w14:textId="77777777" w:rsidR="00486F17" w:rsidRDefault="00486F17" w:rsidP="00486F17">
      <w:pPr>
        <w:pStyle w:val="Punktliste"/>
        <w:numPr>
          <w:ilvl w:val="0"/>
          <w:numId w:val="11"/>
        </w:numPr>
      </w:pPr>
      <w:r>
        <w:t xml:space="preserve">bruk av </w:t>
      </w:r>
      <w:proofErr w:type="spellStart"/>
      <w:r>
        <w:t>testmiljø</w:t>
      </w:r>
      <w:proofErr w:type="spellEnd"/>
      <w:r>
        <w:t>/staging</w:t>
      </w:r>
    </w:p>
    <w:p w14:paraId="0E6699AC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godkjenningsprosess</w:t>
      </w:r>
      <w:proofErr w:type="spellEnd"/>
      <w:r>
        <w:t xml:space="preserve"> </w:t>
      </w:r>
      <w:proofErr w:type="spellStart"/>
      <w:r>
        <w:t>før</w:t>
      </w:r>
      <w:proofErr w:type="spellEnd"/>
      <w:r>
        <w:t xml:space="preserve"> </w:t>
      </w:r>
      <w:proofErr w:type="spellStart"/>
      <w:r>
        <w:t>produksjonssetting</w:t>
      </w:r>
      <w:proofErr w:type="spellEnd"/>
    </w:p>
    <w:p w14:paraId="1122109D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tilbakeførings</w:t>
      </w:r>
      <w:proofErr w:type="spellEnd"/>
      <w:r>
        <w:t>-/rollback-</w:t>
      </w:r>
      <w:proofErr w:type="spellStart"/>
      <w:r>
        <w:t>rutiner</w:t>
      </w:r>
      <w:proofErr w:type="spellEnd"/>
      <w:r>
        <w:t xml:space="preserve"> </w:t>
      </w:r>
      <w:proofErr w:type="spellStart"/>
      <w:r>
        <w:t>ved</w:t>
      </w:r>
      <w:proofErr w:type="spellEnd"/>
      <w:r>
        <w:t xml:space="preserve"> </w:t>
      </w:r>
      <w:proofErr w:type="spellStart"/>
      <w:r>
        <w:t>feil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6035039D" w14:textId="77777777" w:rsidTr="00372D58">
        <w:tc>
          <w:tcPr>
            <w:tcW w:w="9972" w:type="dxa"/>
            <w:shd w:val="clear" w:color="auto" w:fill="D9EAF7"/>
          </w:tcPr>
          <w:p w14:paraId="62E40231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40BF1C0B" w14:textId="77777777" w:rsidTr="00372D58">
        <w:tc>
          <w:tcPr>
            <w:tcW w:w="9972" w:type="dxa"/>
          </w:tcPr>
          <w:p w14:paraId="6CD89ADD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4CBA01A7" w14:textId="77777777" w:rsidR="00486F17" w:rsidRDefault="00486F17" w:rsidP="00372D58"/>
          <w:p w14:paraId="16DE36C4" w14:textId="77777777" w:rsidR="00486F17" w:rsidRDefault="00486F17" w:rsidP="00372D58"/>
          <w:p w14:paraId="65E7C189" w14:textId="77777777" w:rsidR="00486F17" w:rsidRDefault="00486F17" w:rsidP="00372D58"/>
          <w:p w14:paraId="06F897CA" w14:textId="77777777" w:rsidR="00486F17" w:rsidRDefault="00486F17" w:rsidP="00372D58"/>
          <w:p w14:paraId="09E3CCE5" w14:textId="77777777" w:rsidR="00486F17" w:rsidRDefault="00486F17" w:rsidP="00372D58"/>
          <w:p w14:paraId="03381CA0" w14:textId="77777777" w:rsidR="00486F17" w:rsidRDefault="00486F17" w:rsidP="00372D58"/>
          <w:p w14:paraId="1AAED8C7" w14:textId="77777777" w:rsidR="00486F17" w:rsidRDefault="00486F17" w:rsidP="00372D58"/>
        </w:tc>
      </w:tr>
    </w:tbl>
    <w:p w14:paraId="7EA3A2FD" w14:textId="77777777" w:rsidR="00486F17" w:rsidRDefault="00486F17" w:rsidP="00486F17"/>
    <w:p w14:paraId="66B0D1AC" w14:textId="77777777" w:rsidR="00486F17" w:rsidRDefault="00486F17" w:rsidP="00486F17">
      <w:pPr>
        <w:pStyle w:val="Overskrift2"/>
      </w:pPr>
      <w:r>
        <w:t xml:space="preserve">8. </w:t>
      </w:r>
      <w:proofErr w:type="spellStart"/>
      <w:r>
        <w:t>Sikkerhetskopiering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gjenoppretting</w:t>
      </w:r>
      <w:proofErr w:type="spellEnd"/>
    </w:p>
    <w:p w14:paraId="2868A6CD" w14:textId="77777777" w:rsidR="00486F17" w:rsidRDefault="00486F17" w:rsidP="00486F17">
      <w:pPr>
        <w:pStyle w:val="Punktliste"/>
        <w:numPr>
          <w:ilvl w:val="0"/>
          <w:numId w:val="11"/>
        </w:numPr>
      </w:pPr>
      <w:r>
        <w:t>backup-</w:t>
      </w:r>
      <w:proofErr w:type="spellStart"/>
      <w:r>
        <w:t>frekvens</w:t>
      </w:r>
      <w:proofErr w:type="spellEnd"/>
    </w:p>
    <w:p w14:paraId="51D3CEDA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hvilke</w:t>
      </w:r>
      <w:proofErr w:type="spellEnd"/>
      <w:r>
        <w:t xml:space="preserve"> data </w:t>
      </w:r>
      <w:proofErr w:type="spellStart"/>
      <w:r>
        <w:t>som</w:t>
      </w:r>
      <w:proofErr w:type="spellEnd"/>
      <w:r>
        <w:t xml:space="preserve"> </w:t>
      </w:r>
      <w:proofErr w:type="spellStart"/>
      <w:r>
        <w:t>sikkerhetskopieres</w:t>
      </w:r>
      <w:proofErr w:type="spellEnd"/>
    </w:p>
    <w:p w14:paraId="45B36CDE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lagringssted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oppbevaringstid</w:t>
      </w:r>
      <w:proofErr w:type="spellEnd"/>
    </w:p>
    <w:p w14:paraId="0F645B2A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ansvar</w:t>
      </w:r>
      <w:proofErr w:type="spellEnd"/>
      <w:r>
        <w:t xml:space="preserve"> for </w:t>
      </w:r>
      <w:proofErr w:type="spellStart"/>
      <w:r>
        <w:t>gjenoppretting</w:t>
      </w:r>
      <w:proofErr w:type="spellEnd"/>
    </w:p>
    <w:p w14:paraId="180A1DEC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 xml:space="preserve">rutiner for testing av </w:t>
      </w:r>
      <w:proofErr w:type="spellStart"/>
      <w:r w:rsidRPr="005B568F">
        <w:rPr>
          <w:lang w:val="nb-NO"/>
        </w:rPr>
        <w:t>restore</w:t>
      </w:r>
      <w:proofErr w:type="spellEnd"/>
      <w:r w:rsidRPr="005B568F">
        <w:rPr>
          <w:lang w:val="nb-NO"/>
        </w:rPr>
        <w:t>/gjenoppretting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188A79DF" w14:textId="77777777" w:rsidTr="00372D58">
        <w:tc>
          <w:tcPr>
            <w:tcW w:w="9972" w:type="dxa"/>
            <w:shd w:val="clear" w:color="auto" w:fill="D9EAF7"/>
          </w:tcPr>
          <w:p w14:paraId="572A9B09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66C2A00D" w14:textId="77777777" w:rsidTr="00372D58">
        <w:tc>
          <w:tcPr>
            <w:tcW w:w="9972" w:type="dxa"/>
          </w:tcPr>
          <w:p w14:paraId="13720C13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1945E0E3" w14:textId="77777777" w:rsidR="00486F17" w:rsidRDefault="00486F17" w:rsidP="00372D58"/>
          <w:p w14:paraId="28D12FD8" w14:textId="77777777" w:rsidR="00486F17" w:rsidRDefault="00486F17" w:rsidP="00372D58"/>
          <w:p w14:paraId="7C2540F7" w14:textId="77777777" w:rsidR="00486F17" w:rsidRDefault="00486F17" w:rsidP="00372D58"/>
          <w:p w14:paraId="3C3A3938" w14:textId="77777777" w:rsidR="00486F17" w:rsidRDefault="00486F17" w:rsidP="00372D58"/>
          <w:p w14:paraId="20B1EBFE" w14:textId="77777777" w:rsidR="00486F17" w:rsidRDefault="00486F17" w:rsidP="00372D58"/>
          <w:p w14:paraId="64B73029" w14:textId="77777777" w:rsidR="00486F17" w:rsidRDefault="00486F17" w:rsidP="00372D58"/>
          <w:p w14:paraId="62BF7A45" w14:textId="77777777" w:rsidR="00486F17" w:rsidRDefault="00486F17" w:rsidP="00372D58"/>
        </w:tc>
      </w:tr>
    </w:tbl>
    <w:p w14:paraId="5382FDA5" w14:textId="77777777" w:rsidR="00486F17" w:rsidRDefault="00486F17" w:rsidP="00486F17"/>
    <w:p w14:paraId="6349847F" w14:textId="77777777" w:rsidR="00486F17" w:rsidRDefault="00486F17" w:rsidP="00486F17">
      <w:pPr>
        <w:pStyle w:val="Overskrift2"/>
      </w:pPr>
      <w:r>
        <w:t xml:space="preserve">9. </w:t>
      </w:r>
      <w:proofErr w:type="spellStart"/>
      <w:r>
        <w:t>Sikkerhet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personvern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driftsfasen</w:t>
      </w:r>
      <w:proofErr w:type="spellEnd"/>
    </w:p>
    <w:p w14:paraId="166CE903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relevante</w:t>
      </w:r>
      <w:proofErr w:type="spellEnd"/>
      <w:r>
        <w:t xml:space="preserve"> </w:t>
      </w:r>
      <w:proofErr w:type="spellStart"/>
      <w:r>
        <w:t>sikkerhetstiltak</w:t>
      </w:r>
      <w:proofErr w:type="spellEnd"/>
      <w:r>
        <w:t xml:space="preserve"> for </w:t>
      </w:r>
      <w:proofErr w:type="spellStart"/>
      <w:r>
        <w:t>driftsfasen</w:t>
      </w:r>
      <w:proofErr w:type="spellEnd"/>
    </w:p>
    <w:p w14:paraId="6B33C8A4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lastRenderedPageBreak/>
        <w:t>håndtering</w:t>
      </w:r>
      <w:proofErr w:type="spellEnd"/>
      <w:r>
        <w:t xml:space="preserve"> av </w:t>
      </w:r>
      <w:proofErr w:type="spellStart"/>
      <w:r>
        <w:t>sikkerhetshendelser</w:t>
      </w:r>
      <w:proofErr w:type="spellEnd"/>
    </w:p>
    <w:p w14:paraId="3CA53064" w14:textId="77777777" w:rsidR="00486F17" w:rsidRDefault="00486F17" w:rsidP="00486F17">
      <w:pPr>
        <w:pStyle w:val="Punktliste"/>
        <w:numPr>
          <w:ilvl w:val="0"/>
          <w:numId w:val="11"/>
        </w:numPr>
      </w:pPr>
      <w:r>
        <w:t xml:space="preserve">logging </w:t>
      </w:r>
      <w:proofErr w:type="spellStart"/>
      <w:r>
        <w:t>og</w:t>
      </w:r>
      <w:proofErr w:type="spellEnd"/>
      <w:r>
        <w:t xml:space="preserve"> </w:t>
      </w:r>
      <w:proofErr w:type="spellStart"/>
      <w:r>
        <w:t>sporbarhet</w:t>
      </w:r>
      <w:proofErr w:type="spellEnd"/>
    </w:p>
    <w:p w14:paraId="283E4D10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tilgangsstyring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MFA</w:t>
      </w:r>
    </w:p>
    <w:p w14:paraId="791F2564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>hvordan personopplysninger behandles og hvor data lagres</w:t>
      </w:r>
    </w:p>
    <w:p w14:paraId="3AEA7194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eventuelle</w:t>
      </w:r>
      <w:proofErr w:type="spellEnd"/>
      <w:r>
        <w:t xml:space="preserve"> </w:t>
      </w:r>
      <w:proofErr w:type="spellStart"/>
      <w:r>
        <w:t>underleverandørers</w:t>
      </w:r>
      <w:proofErr w:type="spellEnd"/>
      <w:r>
        <w:t xml:space="preserve"> </w:t>
      </w:r>
      <w:proofErr w:type="spellStart"/>
      <w:r>
        <w:t>rolle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behandlingen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4E172A9F" w14:textId="77777777" w:rsidTr="00372D58">
        <w:tc>
          <w:tcPr>
            <w:tcW w:w="9972" w:type="dxa"/>
            <w:shd w:val="clear" w:color="auto" w:fill="D9EAF7"/>
          </w:tcPr>
          <w:p w14:paraId="4F14052B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5C71906C" w14:textId="77777777" w:rsidTr="00372D58">
        <w:tc>
          <w:tcPr>
            <w:tcW w:w="9972" w:type="dxa"/>
          </w:tcPr>
          <w:p w14:paraId="69CAF418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2A0330DC" w14:textId="77777777" w:rsidR="00486F17" w:rsidRDefault="00486F17" w:rsidP="00372D58"/>
          <w:p w14:paraId="5776303A" w14:textId="77777777" w:rsidR="00486F17" w:rsidRDefault="00486F17" w:rsidP="00372D58"/>
          <w:p w14:paraId="6C2505C6" w14:textId="77777777" w:rsidR="00486F17" w:rsidRDefault="00486F17" w:rsidP="00372D58"/>
          <w:p w14:paraId="635B5B90" w14:textId="77777777" w:rsidR="00486F17" w:rsidRDefault="00486F17" w:rsidP="00372D58"/>
          <w:p w14:paraId="42D48D09" w14:textId="77777777" w:rsidR="00486F17" w:rsidRDefault="00486F17" w:rsidP="00372D58"/>
          <w:p w14:paraId="6F33776C" w14:textId="77777777" w:rsidR="00486F17" w:rsidRDefault="00486F17" w:rsidP="00372D58"/>
          <w:p w14:paraId="24794C51" w14:textId="77777777" w:rsidR="00486F17" w:rsidRDefault="00486F17" w:rsidP="00372D58"/>
        </w:tc>
      </w:tr>
    </w:tbl>
    <w:p w14:paraId="0BBE66A4" w14:textId="77777777" w:rsidR="00486F17" w:rsidRDefault="00486F17" w:rsidP="00486F17"/>
    <w:p w14:paraId="2274482B" w14:textId="77777777" w:rsidR="00486F17" w:rsidRDefault="00486F17" w:rsidP="00486F17">
      <w:pPr>
        <w:pStyle w:val="Overskrift2"/>
      </w:pPr>
      <w:r>
        <w:t xml:space="preserve">10. </w:t>
      </w:r>
      <w:proofErr w:type="spellStart"/>
      <w:r>
        <w:t>Universell</w:t>
      </w:r>
      <w:proofErr w:type="spellEnd"/>
      <w:r>
        <w:t xml:space="preserve"> </w:t>
      </w:r>
      <w:proofErr w:type="spellStart"/>
      <w:r>
        <w:t>utforming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forvaltning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videreutvikling</w:t>
      </w:r>
      <w:proofErr w:type="spellEnd"/>
    </w:p>
    <w:p w14:paraId="62016200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>hvordan endringer og videreutvikling kontrolleres opp mot UU-krav</w:t>
      </w:r>
    </w:p>
    <w:p w14:paraId="6A1985AB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>hvordan feil eller avvik relatert til universell utforming håndteres</w:t>
      </w:r>
    </w:p>
    <w:p w14:paraId="7029F1FF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eventuelle</w:t>
      </w:r>
      <w:proofErr w:type="spellEnd"/>
      <w:r>
        <w:t xml:space="preserve"> </w:t>
      </w:r>
      <w:proofErr w:type="spellStart"/>
      <w:r>
        <w:t>rutiner</w:t>
      </w:r>
      <w:proofErr w:type="spellEnd"/>
      <w:r>
        <w:t xml:space="preserve"> for </w:t>
      </w:r>
      <w:proofErr w:type="spellStart"/>
      <w:r>
        <w:t>tilgjengelighetstesting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forvaltningsfasen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6A540721" w14:textId="77777777" w:rsidTr="00372D58">
        <w:tc>
          <w:tcPr>
            <w:tcW w:w="9972" w:type="dxa"/>
            <w:shd w:val="clear" w:color="auto" w:fill="D9EAF7"/>
          </w:tcPr>
          <w:p w14:paraId="1435ADAA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78BA95AD" w14:textId="77777777" w:rsidTr="00372D58">
        <w:tc>
          <w:tcPr>
            <w:tcW w:w="9972" w:type="dxa"/>
          </w:tcPr>
          <w:p w14:paraId="34A27BEB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5878B4AC" w14:textId="77777777" w:rsidR="00486F17" w:rsidRDefault="00486F17" w:rsidP="00372D58"/>
          <w:p w14:paraId="29B7FD35" w14:textId="77777777" w:rsidR="00486F17" w:rsidRDefault="00486F17" w:rsidP="00372D58"/>
          <w:p w14:paraId="1279A21D" w14:textId="77777777" w:rsidR="00486F17" w:rsidRDefault="00486F17" w:rsidP="00372D58"/>
          <w:p w14:paraId="5F4CED6D" w14:textId="77777777" w:rsidR="00486F17" w:rsidRDefault="00486F17" w:rsidP="00372D58"/>
          <w:p w14:paraId="253D65F6" w14:textId="77777777" w:rsidR="00486F17" w:rsidRDefault="00486F17" w:rsidP="00372D58"/>
          <w:p w14:paraId="3F7D4F68" w14:textId="77777777" w:rsidR="00486F17" w:rsidRDefault="00486F17" w:rsidP="00372D58"/>
          <w:p w14:paraId="455C15BC" w14:textId="77777777" w:rsidR="00486F17" w:rsidRDefault="00486F17" w:rsidP="00372D58"/>
        </w:tc>
      </w:tr>
    </w:tbl>
    <w:p w14:paraId="290CF985" w14:textId="77777777" w:rsidR="00486F17" w:rsidRDefault="00486F17" w:rsidP="00486F17"/>
    <w:p w14:paraId="71CD3DE7" w14:textId="77777777" w:rsidR="00486F17" w:rsidRDefault="00486F17" w:rsidP="00486F17">
      <w:pPr>
        <w:pStyle w:val="Overskrift2"/>
      </w:pPr>
      <w:r>
        <w:t xml:space="preserve">11. </w:t>
      </w:r>
      <w:proofErr w:type="spellStart"/>
      <w:r>
        <w:t>Rapportering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møtestruktur</w:t>
      </w:r>
      <w:proofErr w:type="spellEnd"/>
    </w:p>
    <w:p w14:paraId="69CCB7E8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 xml:space="preserve">type rapportering (drift, hendelser, tilgjengelighet, </w:t>
      </w:r>
      <w:proofErr w:type="gramStart"/>
      <w:r w:rsidRPr="005B568F">
        <w:rPr>
          <w:lang w:val="nb-NO"/>
        </w:rPr>
        <w:t>sikkerhet,</w:t>
      </w:r>
      <w:proofErr w:type="gramEnd"/>
      <w:r w:rsidRPr="005B568F">
        <w:rPr>
          <w:lang w:val="nb-NO"/>
        </w:rPr>
        <w:t xml:space="preserve"> endringer)</w:t>
      </w:r>
    </w:p>
    <w:p w14:paraId="6DB83C2F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rapporteringsfrekvens</w:t>
      </w:r>
      <w:proofErr w:type="spellEnd"/>
    </w:p>
    <w:p w14:paraId="4FE9CF69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møtestruktur</w:t>
      </w:r>
      <w:proofErr w:type="spellEnd"/>
    </w:p>
    <w:p w14:paraId="57C6BE31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lastRenderedPageBreak/>
        <w:t>innhold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statusmøter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5BB2D67A" w14:textId="77777777" w:rsidTr="00372D58">
        <w:tc>
          <w:tcPr>
            <w:tcW w:w="9972" w:type="dxa"/>
            <w:shd w:val="clear" w:color="auto" w:fill="D9EAF7"/>
          </w:tcPr>
          <w:p w14:paraId="7E7B4FD7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0683FBE3" w14:textId="77777777" w:rsidTr="00372D58">
        <w:tc>
          <w:tcPr>
            <w:tcW w:w="9972" w:type="dxa"/>
          </w:tcPr>
          <w:p w14:paraId="76DAEB65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4785832B" w14:textId="77777777" w:rsidR="00486F17" w:rsidRDefault="00486F17" w:rsidP="00372D58"/>
          <w:p w14:paraId="6805DDAA" w14:textId="77777777" w:rsidR="00486F17" w:rsidRDefault="00486F17" w:rsidP="00372D58"/>
          <w:p w14:paraId="4415A2D1" w14:textId="77777777" w:rsidR="00486F17" w:rsidRDefault="00486F17" w:rsidP="00372D58"/>
          <w:p w14:paraId="0D140086" w14:textId="77777777" w:rsidR="00486F17" w:rsidRDefault="00486F17" w:rsidP="00372D58"/>
          <w:p w14:paraId="5364CAED" w14:textId="77777777" w:rsidR="00486F17" w:rsidRDefault="00486F17" w:rsidP="00372D58"/>
          <w:p w14:paraId="5CC9D36B" w14:textId="77777777" w:rsidR="00486F17" w:rsidRDefault="00486F17" w:rsidP="00372D58"/>
          <w:p w14:paraId="45C08A3C" w14:textId="77777777" w:rsidR="00486F17" w:rsidRDefault="00486F17" w:rsidP="00372D58"/>
        </w:tc>
      </w:tr>
    </w:tbl>
    <w:p w14:paraId="1062F003" w14:textId="77777777" w:rsidR="00486F17" w:rsidRDefault="00486F17" w:rsidP="00486F17"/>
    <w:p w14:paraId="3E9E4D93" w14:textId="77777777" w:rsidR="00486F17" w:rsidRDefault="00486F17" w:rsidP="00486F17">
      <w:pPr>
        <w:pStyle w:val="Overskrift2"/>
      </w:pPr>
      <w:r>
        <w:t xml:space="preserve">12. </w:t>
      </w:r>
      <w:proofErr w:type="spellStart"/>
      <w:r>
        <w:t>Halvårlig</w:t>
      </w:r>
      <w:proofErr w:type="spellEnd"/>
      <w:r>
        <w:t xml:space="preserve"> </w:t>
      </w:r>
      <w:proofErr w:type="spellStart"/>
      <w:r>
        <w:t>teknisk</w:t>
      </w:r>
      <w:proofErr w:type="spellEnd"/>
      <w:r>
        <w:t xml:space="preserve"> </w:t>
      </w:r>
      <w:proofErr w:type="spellStart"/>
      <w:r>
        <w:t>gjennomgang</w:t>
      </w:r>
      <w:proofErr w:type="spellEnd"/>
    </w:p>
    <w:p w14:paraId="5A12D9DE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hva</w:t>
      </w:r>
      <w:proofErr w:type="spellEnd"/>
      <w:r>
        <w:t xml:space="preserve"> </w:t>
      </w:r>
      <w:proofErr w:type="spellStart"/>
      <w:r>
        <w:t>gjennomgangen</w:t>
      </w:r>
      <w:proofErr w:type="spellEnd"/>
      <w:r>
        <w:t xml:space="preserve"> </w:t>
      </w:r>
      <w:proofErr w:type="spellStart"/>
      <w:r>
        <w:t>omfatter</w:t>
      </w:r>
      <w:proofErr w:type="spellEnd"/>
    </w:p>
    <w:p w14:paraId="203CEED8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hvordan</w:t>
      </w:r>
      <w:proofErr w:type="spellEnd"/>
      <w:r>
        <w:t xml:space="preserve"> </w:t>
      </w:r>
      <w:proofErr w:type="spellStart"/>
      <w:r>
        <w:t>resultatene</w:t>
      </w:r>
      <w:proofErr w:type="spellEnd"/>
      <w:r>
        <w:t xml:space="preserve"> </w:t>
      </w:r>
      <w:proofErr w:type="spellStart"/>
      <w:r>
        <w:t>dokumenteres</w:t>
      </w:r>
      <w:proofErr w:type="spellEnd"/>
    </w:p>
    <w:p w14:paraId="5CA39C19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>hvordan anbefalte tiltak presenteres for oppdragsgiver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55233878" w14:textId="77777777" w:rsidTr="00372D58">
        <w:tc>
          <w:tcPr>
            <w:tcW w:w="9972" w:type="dxa"/>
            <w:shd w:val="clear" w:color="auto" w:fill="D9EAF7"/>
          </w:tcPr>
          <w:p w14:paraId="0BA85DCD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54CB01AC" w14:textId="77777777" w:rsidTr="00372D58">
        <w:tc>
          <w:tcPr>
            <w:tcW w:w="9972" w:type="dxa"/>
          </w:tcPr>
          <w:p w14:paraId="433A39DF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2BCAF788" w14:textId="77777777" w:rsidR="00486F17" w:rsidRDefault="00486F17" w:rsidP="00372D58"/>
          <w:p w14:paraId="2486D5E1" w14:textId="77777777" w:rsidR="00486F17" w:rsidRDefault="00486F17" w:rsidP="00372D58"/>
          <w:p w14:paraId="63C7D86D" w14:textId="77777777" w:rsidR="00486F17" w:rsidRDefault="00486F17" w:rsidP="00372D58"/>
          <w:p w14:paraId="04C6B693" w14:textId="77777777" w:rsidR="00486F17" w:rsidRDefault="00486F17" w:rsidP="00372D58"/>
          <w:p w14:paraId="5656EB3C" w14:textId="77777777" w:rsidR="00486F17" w:rsidRDefault="00486F17" w:rsidP="00372D58"/>
          <w:p w14:paraId="5F8B41B9" w14:textId="77777777" w:rsidR="00486F17" w:rsidRDefault="00486F17" w:rsidP="00372D58"/>
          <w:p w14:paraId="7C6549BE" w14:textId="77777777" w:rsidR="00486F17" w:rsidRDefault="00486F17" w:rsidP="00372D58"/>
        </w:tc>
      </w:tr>
    </w:tbl>
    <w:p w14:paraId="0B0C02DF" w14:textId="77777777" w:rsidR="00486F17" w:rsidRDefault="00486F17" w:rsidP="00486F17"/>
    <w:p w14:paraId="66D6E141" w14:textId="77777777" w:rsidR="00486F17" w:rsidRDefault="00486F17" w:rsidP="00486F17">
      <w:pPr>
        <w:pStyle w:val="Overskrift2"/>
      </w:pPr>
      <w:r>
        <w:t xml:space="preserve">13. </w:t>
      </w:r>
      <w:proofErr w:type="spellStart"/>
      <w:r>
        <w:t>Proaktive</w:t>
      </w:r>
      <w:proofErr w:type="spellEnd"/>
      <w:r>
        <w:t xml:space="preserve"> </w:t>
      </w:r>
      <w:proofErr w:type="spellStart"/>
      <w:r>
        <w:t>forbedringsforslag</w:t>
      </w:r>
      <w:proofErr w:type="spellEnd"/>
      <w:r>
        <w:t xml:space="preserve"> (</w:t>
      </w:r>
      <w:proofErr w:type="spellStart"/>
      <w:r>
        <w:t>dersom</w:t>
      </w:r>
      <w:proofErr w:type="spellEnd"/>
      <w:r>
        <w:t xml:space="preserve"> </w:t>
      </w:r>
      <w:proofErr w:type="spellStart"/>
      <w:r>
        <w:t>tilbudt</w:t>
      </w:r>
      <w:proofErr w:type="spellEnd"/>
      <w:r>
        <w:t>)</w:t>
      </w:r>
    </w:p>
    <w:p w14:paraId="5C8C55F3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hvordan</w:t>
      </w:r>
      <w:proofErr w:type="spellEnd"/>
      <w:r>
        <w:t xml:space="preserve"> </w:t>
      </w:r>
      <w:proofErr w:type="spellStart"/>
      <w:r>
        <w:t>forbedringsforslag</w:t>
      </w:r>
      <w:proofErr w:type="spellEnd"/>
      <w:r>
        <w:t xml:space="preserve"> </w:t>
      </w:r>
      <w:proofErr w:type="spellStart"/>
      <w:r>
        <w:t>identifiseres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presenteres</w:t>
      </w:r>
      <w:proofErr w:type="spellEnd"/>
    </w:p>
    <w:p w14:paraId="0ECA353B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 xml:space="preserve">hvilke områder som inngår (ytelse, sikkerhet, </w:t>
      </w:r>
      <w:proofErr w:type="gramStart"/>
      <w:r w:rsidRPr="005B568F">
        <w:rPr>
          <w:lang w:val="nb-NO"/>
        </w:rPr>
        <w:t>brukeropplevelse,</w:t>
      </w:r>
      <w:proofErr w:type="gramEnd"/>
      <w:r w:rsidRPr="005B568F">
        <w:rPr>
          <w:lang w:val="nb-NO"/>
        </w:rPr>
        <w:t xml:space="preserve"> videreutvikling)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1477C5ED" w14:textId="77777777" w:rsidTr="00372D58">
        <w:tc>
          <w:tcPr>
            <w:tcW w:w="9972" w:type="dxa"/>
            <w:shd w:val="clear" w:color="auto" w:fill="D9EAF7"/>
          </w:tcPr>
          <w:p w14:paraId="7E68C5C3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421295E6" w14:textId="77777777" w:rsidTr="00372D58">
        <w:tc>
          <w:tcPr>
            <w:tcW w:w="9972" w:type="dxa"/>
          </w:tcPr>
          <w:p w14:paraId="51F0C0C8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1C208E87" w14:textId="77777777" w:rsidR="00486F17" w:rsidRDefault="00486F17" w:rsidP="00372D58"/>
          <w:p w14:paraId="28088AAA" w14:textId="77777777" w:rsidR="00486F17" w:rsidRDefault="00486F17" w:rsidP="00372D58"/>
          <w:p w14:paraId="6ABC6962" w14:textId="77777777" w:rsidR="00486F17" w:rsidRDefault="00486F17" w:rsidP="00372D58"/>
          <w:p w14:paraId="5923B555" w14:textId="77777777" w:rsidR="00486F17" w:rsidRDefault="00486F17" w:rsidP="00372D58"/>
          <w:p w14:paraId="49F06AD3" w14:textId="77777777" w:rsidR="00486F17" w:rsidRDefault="00486F17" w:rsidP="00372D58"/>
          <w:p w14:paraId="273EFE8A" w14:textId="77777777" w:rsidR="00486F17" w:rsidRDefault="00486F17" w:rsidP="00372D58"/>
          <w:p w14:paraId="36B7BE76" w14:textId="77777777" w:rsidR="00486F17" w:rsidRDefault="00486F17" w:rsidP="00372D58"/>
        </w:tc>
      </w:tr>
    </w:tbl>
    <w:p w14:paraId="5E0D7B02" w14:textId="77777777" w:rsidR="00486F17" w:rsidRDefault="00486F17" w:rsidP="00486F17"/>
    <w:p w14:paraId="4634EF7E" w14:textId="77777777" w:rsidR="00486F17" w:rsidRDefault="00486F17" w:rsidP="00486F17">
      <w:pPr>
        <w:pStyle w:val="Overskrift2"/>
      </w:pPr>
      <w:r>
        <w:t xml:space="preserve">14. </w:t>
      </w:r>
      <w:proofErr w:type="spellStart"/>
      <w:r>
        <w:t>Årlig</w:t>
      </w:r>
      <w:proofErr w:type="spellEnd"/>
      <w:r>
        <w:t xml:space="preserve"> </w:t>
      </w:r>
      <w:proofErr w:type="spellStart"/>
      <w:r>
        <w:t>innholdsgjennomgang</w:t>
      </w:r>
      <w:proofErr w:type="spellEnd"/>
      <w:r>
        <w:t xml:space="preserve"> (</w:t>
      </w:r>
      <w:proofErr w:type="spellStart"/>
      <w:r>
        <w:t>dersom</w:t>
      </w:r>
      <w:proofErr w:type="spellEnd"/>
      <w:r>
        <w:t xml:space="preserve"> </w:t>
      </w:r>
      <w:proofErr w:type="spellStart"/>
      <w:r>
        <w:t>tilbudt</w:t>
      </w:r>
      <w:proofErr w:type="spellEnd"/>
      <w:r>
        <w:t>)</w:t>
      </w:r>
    </w:p>
    <w:p w14:paraId="77D48099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omfang</w:t>
      </w:r>
      <w:proofErr w:type="spellEnd"/>
    </w:p>
    <w:p w14:paraId="2E5666E4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metode</w:t>
      </w:r>
      <w:proofErr w:type="spellEnd"/>
    </w:p>
    <w:p w14:paraId="43B615AA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leveranser</w:t>
      </w:r>
      <w:proofErr w:type="spellEnd"/>
      <w:r>
        <w:t>/</w:t>
      </w:r>
      <w:proofErr w:type="spellStart"/>
      <w:r>
        <w:t>anbefalinger</w:t>
      </w:r>
      <w:proofErr w:type="spellEnd"/>
    </w:p>
    <w:p w14:paraId="3B69F69F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hvordan</w:t>
      </w:r>
      <w:proofErr w:type="spellEnd"/>
      <w:r>
        <w:t xml:space="preserve"> </w:t>
      </w:r>
      <w:proofErr w:type="spellStart"/>
      <w:r>
        <w:t>funn</w:t>
      </w:r>
      <w:proofErr w:type="spellEnd"/>
      <w:r>
        <w:t xml:space="preserve"> </w:t>
      </w:r>
      <w:proofErr w:type="spellStart"/>
      <w:r>
        <w:t>presenteres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522EB90D" w14:textId="77777777" w:rsidTr="00372D58">
        <w:tc>
          <w:tcPr>
            <w:tcW w:w="9972" w:type="dxa"/>
            <w:shd w:val="clear" w:color="auto" w:fill="D9EAF7"/>
          </w:tcPr>
          <w:p w14:paraId="6B26FFC2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27694C08" w14:textId="77777777" w:rsidTr="00372D58">
        <w:tc>
          <w:tcPr>
            <w:tcW w:w="9972" w:type="dxa"/>
          </w:tcPr>
          <w:p w14:paraId="657E0010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2DD54593" w14:textId="77777777" w:rsidR="00486F17" w:rsidRDefault="00486F17" w:rsidP="00372D58"/>
          <w:p w14:paraId="69DAD11F" w14:textId="77777777" w:rsidR="00486F17" w:rsidRDefault="00486F17" w:rsidP="00372D58"/>
          <w:p w14:paraId="0A957F5C" w14:textId="77777777" w:rsidR="00486F17" w:rsidRDefault="00486F17" w:rsidP="00372D58"/>
          <w:p w14:paraId="2443B1E2" w14:textId="77777777" w:rsidR="00486F17" w:rsidRDefault="00486F17" w:rsidP="00372D58"/>
          <w:p w14:paraId="540BED30" w14:textId="77777777" w:rsidR="00486F17" w:rsidRDefault="00486F17" w:rsidP="00372D58"/>
          <w:p w14:paraId="68972C37" w14:textId="77777777" w:rsidR="00486F17" w:rsidRDefault="00486F17" w:rsidP="00372D58"/>
          <w:p w14:paraId="0A883BC3" w14:textId="77777777" w:rsidR="00486F17" w:rsidRDefault="00486F17" w:rsidP="00372D58"/>
        </w:tc>
      </w:tr>
    </w:tbl>
    <w:p w14:paraId="0D969E7C" w14:textId="77777777" w:rsidR="00486F17" w:rsidRDefault="00486F17" w:rsidP="00486F17"/>
    <w:p w14:paraId="664AAAC6" w14:textId="77777777" w:rsidR="00486F17" w:rsidRDefault="00486F17" w:rsidP="00486F17">
      <w:pPr>
        <w:pStyle w:val="Overskrift2"/>
      </w:pPr>
      <w:r>
        <w:t xml:space="preserve">15. </w:t>
      </w:r>
      <w:proofErr w:type="spellStart"/>
      <w:r>
        <w:t>Forutsetninger</w:t>
      </w:r>
      <w:proofErr w:type="spellEnd"/>
      <w:r>
        <w:t xml:space="preserve">, </w:t>
      </w:r>
      <w:proofErr w:type="spellStart"/>
      <w:r>
        <w:t>avhengigheter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forbehold</w:t>
      </w:r>
      <w:proofErr w:type="spellEnd"/>
    </w:p>
    <w:p w14:paraId="598662D1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eventuelle</w:t>
      </w:r>
      <w:proofErr w:type="spellEnd"/>
      <w:r>
        <w:t xml:space="preserve"> </w:t>
      </w:r>
      <w:proofErr w:type="spellStart"/>
      <w:r>
        <w:t>forutsetninger</w:t>
      </w:r>
      <w:proofErr w:type="spellEnd"/>
    </w:p>
    <w:p w14:paraId="1389D38E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avhengigheter</w:t>
      </w:r>
      <w:proofErr w:type="spellEnd"/>
      <w:r>
        <w:t xml:space="preserve"> </w:t>
      </w:r>
      <w:proofErr w:type="spellStart"/>
      <w:r>
        <w:t>til</w:t>
      </w:r>
      <w:proofErr w:type="spellEnd"/>
      <w:r>
        <w:t xml:space="preserve"> </w:t>
      </w:r>
      <w:proofErr w:type="spellStart"/>
      <w:r>
        <w:t>tredjepart</w:t>
      </w:r>
      <w:proofErr w:type="spellEnd"/>
    </w:p>
    <w:p w14:paraId="2985AA15" w14:textId="77777777" w:rsidR="00486F17" w:rsidRDefault="00486F17" w:rsidP="00486F17">
      <w:pPr>
        <w:pStyle w:val="Punktliste"/>
        <w:numPr>
          <w:ilvl w:val="0"/>
          <w:numId w:val="11"/>
        </w:numPr>
      </w:pPr>
      <w:proofErr w:type="spellStart"/>
      <w:r>
        <w:t>eventuelle</w:t>
      </w:r>
      <w:proofErr w:type="spellEnd"/>
      <w:r>
        <w:t xml:space="preserve"> </w:t>
      </w:r>
      <w:proofErr w:type="spellStart"/>
      <w:r>
        <w:t>forbehold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69C4DDBC" w14:textId="77777777" w:rsidTr="00372D58">
        <w:tc>
          <w:tcPr>
            <w:tcW w:w="9972" w:type="dxa"/>
            <w:shd w:val="clear" w:color="auto" w:fill="D9EAF7"/>
          </w:tcPr>
          <w:p w14:paraId="07DAA3A6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4CFA0064" w14:textId="77777777" w:rsidTr="00372D58">
        <w:tc>
          <w:tcPr>
            <w:tcW w:w="9972" w:type="dxa"/>
          </w:tcPr>
          <w:p w14:paraId="407B6B9C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59DC123E" w14:textId="77777777" w:rsidR="00486F17" w:rsidRDefault="00486F17" w:rsidP="00372D58"/>
          <w:p w14:paraId="6AB4B4CE" w14:textId="77777777" w:rsidR="00486F17" w:rsidRDefault="00486F17" w:rsidP="00372D58"/>
          <w:p w14:paraId="31892C56" w14:textId="77777777" w:rsidR="00486F17" w:rsidRDefault="00486F17" w:rsidP="00372D58"/>
          <w:p w14:paraId="7676AF7D" w14:textId="77777777" w:rsidR="00486F17" w:rsidRDefault="00486F17" w:rsidP="00372D58"/>
          <w:p w14:paraId="42373CDB" w14:textId="77777777" w:rsidR="00486F17" w:rsidRDefault="00486F17" w:rsidP="00372D58"/>
          <w:p w14:paraId="5C266D81" w14:textId="77777777" w:rsidR="00486F17" w:rsidRDefault="00486F17" w:rsidP="00372D58"/>
          <w:p w14:paraId="4943E6CC" w14:textId="77777777" w:rsidR="00486F17" w:rsidRDefault="00486F17" w:rsidP="00372D58"/>
        </w:tc>
      </w:tr>
    </w:tbl>
    <w:p w14:paraId="2DEDE5D4" w14:textId="77777777" w:rsidR="00486F17" w:rsidRDefault="00486F17" w:rsidP="00486F17">
      <w:pPr>
        <w:pStyle w:val="Overskrift2"/>
      </w:pPr>
      <w:r>
        <w:lastRenderedPageBreak/>
        <w:t xml:space="preserve">16. </w:t>
      </w:r>
      <w:proofErr w:type="spellStart"/>
      <w:r>
        <w:t>Avslutning</w:t>
      </w:r>
      <w:proofErr w:type="spellEnd"/>
      <w:r>
        <w:t xml:space="preserve"> av </w:t>
      </w:r>
      <w:proofErr w:type="spellStart"/>
      <w:r>
        <w:t>avtalen</w:t>
      </w:r>
      <w:proofErr w:type="spellEnd"/>
    </w:p>
    <w:p w14:paraId="1A96C644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>hvordan avtalens opphør, overgang til ny leverandør og overføring av innhold, dokumentasjon og øvrig data skal håndteres.</w:t>
      </w:r>
    </w:p>
    <w:p w14:paraId="2540E6C9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>hvordan oppdragsgiver og eventuell ny leverandør bistås ved overgang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1CDB48ED" w14:textId="77777777" w:rsidTr="00372D58">
        <w:trPr>
          <w:trHeight w:val="300"/>
        </w:trPr>
        <w:tc>
          <w:tcPr>
            <w:tcW w:w="9972" w:type="dxa"/>
            <w:shd w:val="clear" w:color="auto" w:fill="D9EAF7"/>
          </w:tcPr>
          <w:p w14:paraId="45E27CD1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3ADBAC08" w14:textId="77777777" w:rsidTr="00372D58">
        <w:trPr>
          <w:trHeight w:val="300"/>
        </w:trPr>
        <w:tc>
          <w:tcPr>
            <w:tcW w:w="9972" w:type="dxa"/>
          </w:tcPr>
          <w:p w14:paraId="23896E43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ut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6A57C2B9" w14:textId="77777777" w:rsidR="00486F17" w:rsidRDefault="00486F17" w:rsidP="00372D58"/>
          <w:p w14:paraId="43D630DD" w14:textId="77777777" w:rsidR="00486F17" w:rsidRDefault="00486F17" w:rsidP="00372D58"/>
          <w:p w14:paraId="0B1D5938" w14:textId="77777777" w:rsidR="00486F17" w:rsidRDefault="00486F17" w:rsidP="00372D58"/>
          <w:p w14:paraId="7FF45F07" w14:textId="77777777" w:rsidR="00486F17" w:rsidRDefault="00486F17" w:rsidP="00372D58"/>
          <w:p w14:paraId="5CEE9DC1" w14:textId="77777777" w:rsidR="00486F17" w:rsidRDefault="00486F17" w:rsidP="00372D58"/>
          <w:p w14:paraId="4926EC06" w14:textId="77777777" w:rsidR="00486F17" w:rsidRDefault="00486F17" w:rsidP="00372D58"/>
          <w:p w14:paraId="75398622" w14:textId="77777777" w:rsidR="00486F17" w:rsidRDefault="00486F17" w:rsidP="00372D58"/>
        </w:tc>
      </w:tr>
    </w:tbl>
    <w:p w14:paraId="1863751E" w14:textId="77777777" w:rsidR="00486F17" w:rsidRDefault="00486F17" w:rsidP="00486F17">
      <w:pPr>
        <w:pStyle w:val="Overskrift2"/>
      </w:pPr>
      <w:r>
        <w:t>17. Annet</w:t>
      </w:r>
    </w:p>
    <w:p w14:paraId="3A90BAF1" w14:textId="77777777" w:rsidR="00486F17" w:rsidRPr="005B568F" w:rsidRDefault="00486F17" w:rsidP="00486F17">
      <w:pPr>
        <w:pStyle w:val="Punktliste"/>
        <w:numPr>
          <w:ilvl w:val="0"/>
          <w:numId w:val="11"/>
        </w:numPr>
        <w:rPr>
          <w:lang w:val="nb-NO"/>
        </w:rPr>
      </w:pPr>
      <w:r w:rsidRPr="005B568F">
        <w:rPr>
          <w:lang w:val="nb-NO"/>
        </w:rPr>
        <w:t>Eventuelt annet leverandør vil tillegge avtalen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6F17" w14:paraId="5C470A34" w14:textId="77777777" w:rsidTr="00372D58">
        <w:trPr>
          <w:trHeight w:val="300"/>
        </w:trPr>
        <w:tc>
          <w:tcPr>
            <w:tcW w:w="9972" w:type="dxa"/>
            <w:shd w:val="clear" w:color="auto" w:fill="D9EAF7"/>
          </w:tcPr>
          <w:p w14:paraId="5D608E7C" w14:textId="77777777" w:rsidR="00486F17" w:rsidRDefault="00486F17" w:rsidP="00372D58">
            <w:proofErr w:type="spellStart"/>
            <w:r>
              <w:t>Leverandørens</w:t>
            </w:r>
            <w:proofErr w:type="spellEnd"/>
            <w:r>
              <w:t xml:space="preserve"> </w:t>
            </w:r>
            <w:proofErr w:type="spellStart"/>
            <w:r>
              <w:t>besvarelse</w:t>
            </w:r>
            <w:proofErr w:type="spellEnd"/>
          </w:p>
        </w:tc>
      </w:tr>
      <w:tr w:rsidR="00486F17" w14:paraId="35C25C39" w14:textId="77777777" w:rsidTr="00372D58">
        <w:trPr>
          <w:trHeight w:val="300"/>
        </w:trPr>
        <w:tc>
          <w:tcPr>
            <w:tcW w:w="9972" w:type="dxa"/>
          </w:tcPr>
          <w:p w14:paraId="2C5F60F5" w14:textId="77777777" w:rsidR="00486F17" w:rsidRDefault="00486F17" w:rsidP="00372D58">
            <w:r>
              <w:t>[</w:t>
            </w:r>
            <w:proofErr w:type="spellStart"/>
            <w:r>
              <w:t>Fylles</w:t>
            </w:r>
            <w:proofErr w:type="spellEnd"/>
            <w:r>
              <w:t xml:space="preserve"> </w:t>
            </w:r>
            <w:proofErr w:type="spellStart"/>
            <w:r>
              <w:t>ut</w:t>
            </w:r>
            <w:proofErr w:type="spellEnd"/>
            <w:r>
              <w:t xml:space="preserve"> av </w:t>
            </w:r>
            <w:proofErr w:type="spellStart"/>
            <w:r>
              <w:t>leverandør</w:t>
            </w:r>
            <w:proofErr w:type="spellEnd"/>
            <w:r>
              <w:t>]</w:t>
            </w:r>
          </w:p>
          <w:p w14:paraId="62175857" w14:textId="77777777" w:rsidR="00486F17" w:rsidRDefault="00486F17" w:rsidP="00372D58"/>
          <w:p w14:paraId="34A4EA6E" w14:textId="77777777" w:rsidR="00486F17" w:rsidRDefault="00486F17" w:rsidP="00372D58"/>
        </w:tc>
      </w:tr>
    </w:tbl>
    <w:p w14:paraId="7C58BD83" w14:textId="77777777" w:rsidR="00486F17" w:rsidRDefault="00486F17" w:rsidP="00486F17"/>
    <w:p w14:paraId="09E68E6C" w14:textId="77777777" w:rsidR="00FD2531" w:rsidRPr="00A101AA" w:rsidRDefault="00FD2531" w:rsidP="00486F17">
      <w:pPr>
        <w:pStyle w:val="Tittel"/>
      </w:pPr>
    </w:p>
    <w:sectPr w:rsidR="00FD2531" w:rsidRPr="00A101AA" w:rsidSect="00860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95E34" w14:textId="77777777" w:rsidR="00263D92" w:rsidRPr="001053F1" w:rsidRDefault="00263D92" w:rsidP="001053F1">
      <w:r>
        <w:separator/>
      </w:r>
    </w:p>
  </w:endnote>
  <w:endnote w:type="continuationSeparator" w:id="0">
    <w:p w14:paraId="7206535B" w14:textId="77777777" w:rsidR="00263D92" w:rsidRPr="001053F1" w:rsidRDefault="00263D92" w:rsidP="0010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94B8" w14:textId="77777777" w:rsidR="00860940" w:rsidRDefault="0086094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8210811"/>
      <w:docPartObj>
        <w:docPartGallery w:val="Page Numbers (Bottom of Page)"/>
        <w:docPartUnique/>
      </w:docPartObj>
    </w:sdtPr>
    <w:sdtEndPr/>
    <w:sdtContent>
      <w:sdt>
        <w:sdtPr>
          <w:id w:val="268666904"/>
          <w:docPartObj>
            <w:docPartGallery w:val="Page Numbers (Top of Page)"/>
            <w:docPartUnique/>
          </w:docPartObj>
        </w:sdtPr>
        <w:sdtEndPr/>
        <w:sdtContent>
          <w:p w14:paraId="2828F407" w14:textId="4C8ECDA1" w:rsidR="00486F17" w:rsidRDefault="00486F17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E6ED3" w14:textId="2F165D2F" w:rsidR="00532420" w:rsidRDefault="0053242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3337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6D11B8" w14:textId="50599BE8" w:rsidR="009479FE" w:rsidRDefault="009479FE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4AD6C" w14:textId="77777777" w:rsidR="007504D7" w:rsidRDefault="007504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0FC79" w14:textId="77777777" w:rsidR="00263D92" w:rsidRPr="001053F1" w:rsidRDefault="00263D92" w:rsidP="001053F1">
      <w:r>
        <w:separator/>
      </w:r>
    </w:p>
  </w:footnote>
  <w:footnote w:type="continuationSeparator" w:id="0">
    <w:p w14:paraId="0FED88C3" w14:textId="77777777" w:rsidR="00263D92" w:rsidRPr="001053F1" w:rsidRDefault="00263D92" w:rsidP="0010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6B3C" w14:textId="77777777" w:rsidR="00860940" w:rsidRDefault="008609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02E7" w14:textId="08CDCEC4" w:rsidR="006D1896" w:rsidRPr="00486F17" w:rsidRDefault="00486F17" w:rsidP="00486F17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006582EB" wp14:editId="515C23A6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434343387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4427">
      <w:rPr>
        <w:lang w:val="nb-NO"/>
      </w:rPr>
      <w:t>2026/0203</w:t>
    </w:r>
    <w:r w:rsidRPr="00C24427">
      <w:rPr>
        <w:lang w:val="nb-NO"/>
      </w:rPr>
      <w:br/>
      <w:t>Ny nettside til Konkurransetilsynet</w:t>
    </w:r>
    <w:r w:rsidRPr="00C24427">
      <w:rPr>
        <w:lang w:val="nb-NO"/>
      </w:rPr>
      <w:br/>
      <w:t xml:space="preserve">Bilag </w:t>
    </w:r>
    <w:r>
      <w:rPr>
        <w:lang w:val="nb-NO"/>
      </w:rPr>
      <w:t>4</w:t>
    </w:r>
    <w:r w:rsidRPr="00C24427">
      <w:rPr>
        <w:lang w:val="nb-NO"/>
      </w:rPr>
      <w:t xml:space="preserve"> – </w:t>
    </w:r>
    <w:r>
      <w:rPr>
        <w:lang w:val="nb-NO"/>
      </w:rPr>
      <w:t>Avtale om drift, support og forvaltning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680B" w14:textId="1CA3D865" w:rsidR="00B67274" w:rsidRPr="00C24427" w:rsidRDefault="00155DF5" w:rsidP="00BA3E64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17761" wp14:editId="1D8B34E0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4D7" w:rsidRPr="00C24427">
      <w:rPr>
        <w:lang w:val="nb-NO"/>
      </w:rPr>
      <w:t>2026/0203</w:t>
    </w:r>
    <w:r w:rsidRPr="00C24427">
      <w:rPr>
        <w:lang w:val="nb-NO"/>
      </w:rPr>
      <w:br/>
    </w:r>
    <w:r w:rsidR="007504D7" w:rsidRPr="00C24427">
      <w:rPr>
        <w:lang w:val="nb-NO"/>
      </w:rPr>
      <w:t>Ny nettside til Konkurransetilsynet</w:t>
    </w:r>
    <w:r w:rsidRPr="00C24427">
      <w:rPr>
        <w:lang w:val="nb-NO"/>
      </w:rPr>
      <w:br/>
    </w:r>
    <w:r w:rsidR="00486F17" w:rsidRPr="00486F17">
      <w:rPr>
        <w:lang w:val="nb-NO"/>
      </w:rPr>
      <w:t>B</w:t>
    </w:r>
    <w:r w:rsidR="00486F17">
      <w:rPr>
        <w:lang w:val="nb-NO"/>
      </w:rPr>
      <w:t xml:space="preserve">ilag </w:t>
    </w:r>
    <w:r w:rsidR="00486F17" w:rsidRPr="00486F17">
      <w:rPr>
        <w:lang w:val="nb-NO"/>
      </w:rPr>
      <w:t xml:space="preserve">4 – </w:t>
    </w:r>
    <w:r w:rsidR="00486F17">
      <w:rPr>
        <w:lang w:val="nb-NO"/>
      </w:rPr>
      <w:t>Avtale om drift, support og forvaltning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6FCAE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3C22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CC655D"/>
    <w:multiLevelType w:val="multilevel"/>
    <w:tmpl w:val="08A01C4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2"/>
        </w:tabs>
        <w:ind w:left="1008" w:hanging="648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259B6BCE"/>
    <w:multiLevelType w:val="hybridMultilevel"/>
    <w:tmpl w:val="4ED0EA1E"/>
    <w:lvl w:ilvl="0" w:tplc="3770462E">
      <w:start w:val="1"/>
      <w:numFmt w:val="bullet"/>
      <w:pStyle w:val="PunktlisteAltP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E551D"/>
    <w:multiLevelType w:val="multilevel"/>
    <w:tmpl w:val="DF8202FE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2" w:hanging="1582"/>
      </w:pPr>
      <w:rPr>
        <w:rFonts w:hint="default"/>
      </w:rPr>
    </w:lvl>
  </w:abstractNum>
  <w:abstractNum w:abstractNumId="5" w15:restartNumberingAfterBreak="0">
    <w:nsid w:val="3EDB2B1D"/>
    <w:multiLevelType w:val="multilevel"/>
    <w:tmpl w:val="16CCD04A"/>
    <w:lvl w:ilvl="0">
      <w:start w:val="1"/>
      <w:numFmt w:val="bullet"/>
      <w:pStyle w:val="Punktlisteibrdteks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6" w15:restartNumberingAfterBreak="0">
    <w:nsid w:val="454F3D3F"/>
    <w:multiLevelType w:val="hybridMultilevel"/>
    <w:tmpl w:val="FDEA89C6"/>
    <w:lvl w:ilvl="0" w:tplc="0506F6E0">
      <w:start w:val="1"/>
      <w:numFmt w:val="decimal"/>
      <w:pStyle w:val="AvsnittnummerertAltA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F43D2"/>
    <w:multiLevelType w:val="multilevel"/>
    <w:tmpl w:val="F0E07EE4"/>
    <w:lvl w:ilvl="0">
      <w:start w:val="1"/>
      <w:numFmt w:val="decimal"/>
      <w:pStyle w:val="NummerertlisteAltN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06A90"/>
    <w:multiLevelType w:val="hybridMultilevel"/>
    <w:tmpl w:val="A4CA5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666054"/>
    <w:multiLevelType w:val="multilevel"/>
    <w:tmpl w:val="C22ED86E"/>
    <w:lvl w:ilvl="0">
      <w:start w:val="1"/>
      <w:numFmt w:val="decimal"/>
      <w:pStyle w:val="Nummerertlisteibrdtekst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1"/>
        </w:tabs>
        <w:ind w:left="1009" w:hanging="65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9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1"/>
        </w:tabs>
        <w:ind w:left="2739" w:hanging="94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1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1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1"/>
        </w:tabs>
        <w:ind w:left="4321" w:hanging="1441"/>
      </w:pPr>
      <w:rPr>
        <w:rFonts w:hint="default"/>
      </w:rPr>
    </w:lvl>
  </w:abstractNum>
  <w:abstractNum w:abstractNumId="10" w15:restartNumberingAfterBreak="0">
    <w:nsid w:val="5A35664A"/>
    <w:multiLevelType w:val="multilevel"/>
    <w:tmpl w:val="5CFA3882"/>
    <w:lvl w:ilvl="0">
      <w:start w:val="1"/>
      <w:numFmt w:val="decimal"/>
      <w:pStyle w:val="TabellnummerertAltT"/>
      <w:lvlText w:val="Tabell %1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1" w15:restartNumberingAfterBreak="0">
    <w:nsid w:val="5E343C7E"/>
    <w:multiLevelType w:val="multilevel"/>
    <w:tmpl w:val="CB12F458"/>
    <w:lvl w:ilvl="0">
      <w:start w:val="1"/>
      <w:numFmt w:val="decimal"/>
      <w:pStyle w:val="Figurnummerert"/>
      <w:lvlText w:val="Figur 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49B64AA"/>
    <w:multiLevelType w:val="multilevel"/>
    <w:tmpl w:val="A246D862"/>
    <w:lvl w:ilvl="0">
      <w:start w:val="1"/>
      <w:numFmt w:val="decimal"/>
      <w:pStyle w:val="VedleggnummerertAltV"/>
      <w:lvlText w:val="Vedlegg 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3" w15:restartNumberingAfterBreak="0">
    <w:nsid w:val="799F2A18"/>
    <w:multiLevelType w:val="hybridMultilevel"/>
    <w:tmpl w:val="551A1FCA"/>
    <w:lvl w:ilvl="0" w:tplc="0414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4623934">
    <w:abstractNumId w:val="9"/>
  </w:num>
  <w:num w:numId="2" w16cid:durableId="1058280423">
    <w:abstractNumId w:val="5"/>
  </w:num>
  <w:num w:numId="3" w16cid:durableId="839002105">
    <w:abstractNumId w:val="4"/>
  </w:num>
  <w:num w:numId="4" w16cid:durableId="249434271">
    <w:abstractNumId w:val="11"/>
  </w:num>
  <w:num w:numId="5" w16cid:durableId="1915313550">
    <w:abstractNumId w:val="10"/>
  </w:num>
  <w:num w:numId="6" w16cid:durableId="1473013819">
    <w:abstractNumId w:val="12"/>
  </w:num>
  <w:num w:numId="7" w16cid:durableId="1928802100">
    <w:abstractNumId w:val="6"/>
  </w:num>
  <w:num w:numId="8" w16cid:durableId="1736472463">
    <w:abstractNumId w:val="2"/>
  </w:num>
  <w:num w:numId="9" w16cid:durableId="1200775268">
    <w:abstractNumId w:val="3"/>
  </w:num>
  <w:num w:numId="10" w16cid:durableId="1218393030">
    <w:abstractNumId w:val="7"/>
  </w:num>
  <w:num w:numId="11" w16cid:durableId="420298123">
    <w:abstractNumId w:val="1"/>
  </w:num>
  <w:num w:numId="12" w16cid:durableId="704872194">
    <w:abstractNumId w:val="0"/>
  </w:num>
  <w:num w:numId="13" w16cid:durableId="88354582">
    <w:abstractNumId w:val="13"/>
  </w:num>
  <w:num w:numId="14" w16cid:durableId="13888271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nforcement="0"/>
  <w:autoFormatOverrid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D7"/>
    <w:rsid w:val="0000195E"/>
    <w:rsid w:val="00007251"/>
    <w:rsid w:val="00010CE4"/>
    <w:rsid w:val="00012E07"/>
    <w:rsid w:val="000136C9"/>
    <w:rsid w:val="00015DD6"/>
    <w:rsid w:val="00017A9A"/>
    <w:rsid w:val="00034033"/>
    <w:rsid w:val="000359BC"/>
    <w:rsid w:val="00036F77"/>
    <w:rsid w:val="00037A2C"/>
    <w:rsid w:val="000450EF"/>
    <w:rsid w:val="00047DA3"/>
    <w:rsid w:val="0005459C"/>
    <w:rsid w:val="00055796"/>
    <w:rsid w:val="000570CA"/>
    <w:rsid w:val="00057E0A"/>
    <w:rsid w:val="000603A9"/>
    <w:rsid w:val="00066345"/>
    <w:rsid w:val="00071FE7"/>
    <w:rsid w:val="00074C53"/>
    <w:rsid w:val="00075157"/>
    <w:rsid w:val="000759F8"/>
    <w:rsid w:val="000769C9"/>
    <w:rsid w:val="00077E26"/>
    <w:rsid w:val="000810C8"/>
    <w:rsid w:val="00083197"/>
    <w:rsid w:val="00083DC0"/>
    <w:rsid w:val="00086A02"/>
    <w:rsid w:val="000875D3"/>
    <w:rsid w:val="000914F0"/>
    <w:rsid w:val="00092F8A"/>
    <w:rsid w:val="00093588"/>
    <w:rsid w:val="000959DE"/>
    <w:rsid w:val="0009613B"/>
    <w:rsid w:val="000973DB"/>
    <w:rsid w:val="000A2942"/>
    <w:rsid w:val="000A2964"/>
    <w:rsid w:val="000A4265"/>
    <w:rsid w:val="000A5A04"/>
    <w:rsid w:val="000A6ABB"/>
    <w:rsid w:val="000B1271"/>
    <w:rsid w:val="000B3CF3"/>
    <w:rsid w:val="000B5B47"/>
    <w:rsid w:val="000C0524"/>
    <w:rsid w:val="000C28C0"/>
    <w:rsid w:val="000C397E"/>
    <w:rsid w:val="000C47B2"/>
    <w:rsid w:val="000D378D"/>
    <w:rsid w:val="000D43E0"/>
    <w:rsid w:val="000E0B33"/>
    <w:rsid w:val="000E19FB"/>
    <w:rsid w:val="000E6C7D"/>
    <w:rsid w:val="000F002D"/>
    <w:rsid w:val="000F60A6"/>
    <w:rsid w:val="000F69E2"/>
    <w:rsid w:val="00101A5A"/>
    <w:rsid w:val="001053F1"/>
    <w:rsid w:val="00113FB1"/>
    <w:rsid w:val="001140B3"/>
    <w:rsid w:val="0011433F"/>
    <w:rsid w:val="00125FD0"/>
    <w:rsid w:val="00127B14"/>
    <w:rsid w:val="00130717"/>
    <w:rsid w:val="00132F1C"/>
    <w:rsid w:val="00133F83"/>
    <w:rsid w:val="00133F92"/>
    <w:rsid w:val="00137365"/>
    <w:rsid w:val="00143642"/>
    <w:rsid w:val="0014417A"/>
    <w:rsid w:val="00154C27"/>
    <w:rsid w:val="00155156"/>
    <w:rsid w:val="00155DF5"/>
    <w:rsid w:val="0015733F"/>
    <w:rsid w:val="00167F5F"/>
    <w:rsid w:val="001718D0"/>
    <w:rsid w:val="00172063"/>
    <w:rsid w:val="00173FD0"/>
    <w:rsid w:val="001744C8"/>
    <w:rsid w:val="00180BDA"/>
    <w:rsid w:val="001915C8"/>
    <w:rsid w:val="00192E8B"/>
    <w:rsid w:val="00195094"/>
    <w:rsid w:val="00197976"/>
    <w:rsid w:val="001A30E3"/>
    <w:rsid w:val="001A5A97"/>
    <w:rsid w:val="001B0FFE"/>
    <w:rsid w:val="001B1D77"/>
    <w:rsid w:val="001B1E11"/>
    <w:rsid w:val="001B1EFB"/>
    <w:rsid w:val="001B2D9A"/>
    <w:rsid w:val="001B777B"/>
    <w:rsid w:val="001C1B1D"/>
    <w:rsid w:val="001C2CE6"/>
    <w:rsid w:val="001C68F5"/>
    <w:rsid w:val="001D23BE"/>
    <w:rsid w:val="001D4851"/>
    <w:rsid w:val="001D509D"/>
    <w:rsid w:val="001D69D3"/>
    <w:rsid w:val="001D7EAB"/>
    <w:rsid w:val="001E16BB"/>
    <w:rsid w:val="001E17DD"/>
    <w:rsid w:val="001F2DED"/>
    <w:rsid w:val="001F427F"/>
    <w:rsid w:val="001F5339"/>
    <w:rsid w:val="00203359"/>
    <w:rsid w:val="00204081"/>
    <w:rsid w:val="00205750"/>
    <w:rsid w:val="00207382"/>
    <w:rsid w:val="002138F8"/>
    <w:rsid w:val="00216CF7"/>
    <w:rsid w:val="00221113"/>
    <w:rsid w:val="002216B8"/>
    <w:rsid w:val="0022222F"/>
    <w:rsid w:val="002252AD"/>
    <w:rsid w:val="0023120C"/>
    <w:rsid w:val="00233F20"/>
    <w:rsid w:val="002374E2"/>
    <w:rsid w:val="00240374"/>
    <w:rsid w:val="0024190E"/>
    <w:rsid w:val="002419F9"/>
    <w:rsid w:val="00246FF7"/>
    <w:rsid w:val="002511FD"/>
    <w:rsid w:val="00255F2A"/>
    <w:rsid w:val="002573B3"/>
    <w:rsid w:val="00260E2B"/>
    <w:rsid w:val="00263D92"/>
    <w:rsid w:val="002720E9"/>
    <w:rsid w:val="00275C18"/>
    <w:rsid w:val="00277846"/>
    <w:rsid w:val="00277FBD"/>
    <w:rsid w:val="00291846"/>
    <w:rsid w:val="0029378B"/>
    <w:rsid w:val="00293FFC"/>
    <w:rsid w:val="002953FA"/>
    <w:rsid w:val="00295A17"/>
    <w:rsid w:val="00295E29"/>
    <w:rsid w:val="00295EA6"/>
    <w:rsid w:val="002968B2"/>
    <w:rsid w:val="002A0A77"/>
    <w:rsid w:val="002A1901"/>
    <w:rsid w:val="002A4046"/>
    <w:rsid w:val="002A4ACF"/>
    <w:rsid w:val="002A75DB"/>
    <w:rsid w:val="002B0C81"/>
    <w:rsid w:val="002B0E1A"/>
    <w:rsid w:val="002B11D4"/>
    <w:rsid w:val="002B3421"/>
    <w:rsid w:val="002C0F59"/>
    <w:rsid w:val="002C303C"/>
    <w:rsid w:val="002C59CF"/>
    <w:rsid w:val="002C5DE2"/>
    <w:rsid w:val="002C7A30"/>
    <w:rsid w:val="002D3676"/>
    <w:rsid w:val="002D43BD"/>
    <w:rsid w:val="002D76ED"/>
    <w:rsid w:val="002E17C4"/>
    <w:rsid w:val="002F0685"/>
    <w:rsid w:val="002F13A6"/>
    <w:rsid w:val="002F15D3"/>
    <w:rsid w:val="002F322A"/>
    <w:rsid w:val="002F61C6"/>
    <w:rsid w:val="002F7AC2"/>
    <w:rsid w:val="0030269F"/>
    <w:rsid w:val="00310E8E"/>
    <w:rsid w:val="00310FA8"/>
    <w:rsid w:val="00313324"/>
    <w:rsid w:val="00316F60"/>
    <w:rsid w:val="00317868"/>
    <w:rsid w:val="0032336E"/>
    <w:rsid w:val="003233B6"/>
    <w:rsid w:val="00327890"/>
    <w:rsid w:val="00331548"/>
    <w:rsid w:val="003318A8"/>
    <w:rsid w:val="003371F9"/>
    <w:rsid w:val="00337F91"/>
    <w:rsid w:val="00340255"/>
    <w:rsid w:val="0034147C"/>
    <w:rsid w:val="00342349"/>
    <w:rsid w:val="00342D07"/>
    <w:rsid w:val="0034347A"/>
    <w:rsid w:val="003519F6"/>
    <w:rsid w:val="003527C3"/>
    <w:rsid w:val="00353AB6"/>
    <w:rsid w:val="00354D58"/>
    <w:rsid w:val="00355F75"/>
    <w:rsid w:val="003561FC"/>
    <w:rsid w:val="00357EB0"/>
    <w:rsid w:val="00361345"/>
    <w:rsid w:val="00361821"/>
    <w:rsid w:val="00362923"/>
    <w:rsid w:val="003654E9"/>
    <w:rsid w:val="00372EB9"/>
    <w:rsid w:val="00385367"/>
    <w:rsid w:val="0038685B"/>
    <w:rsid w:val="00387232"/>
    <w:rsid w:val="003902A3"/>
    <w:rsid w:val="0039216E"/>
    <w:rsid w:val="003944EA"/>
    <w:rsid w:val="003945B6"/>
    <w:rsid w:val="00395110"/>
    <w:rsid w:val="003969BD"/>
    <w:rsid w:val="003A3FF0"/>
    <w:rsid w:val="003A6403"/>
    <w:rsid w:val="003A7AC8"/>
    <w:rsid w:val="003B0A70"/>
    <w:rsid w:val="003B10A5"/>
    <w:rsid w:val="003B4CAD"/>
    <w:rsid w:val="003C0393"/>
    <w:rsid w:val="003C0604"/>
    <w:rsid w:val="003C0FC5"/>
    <w:rsid w:val="003C1C26"/>
    <w:rsid w:val="003C1C66"/>
    <w:rsid w:val="003C437F"/>
    <w:rsid w:val="003C4BE7"/>
    <w:rsid w:val="003C536F"/>
    <w:rsid w:val="003C7B70"/>
    <w:rsid w:val="003D2E03"/>
    <w:rsid w:val="003D3043"/>
    <w:rsid w:val="003D4321"/>
    <w:rsid w:val="003D4384"/>
    <w:rsid w:val="003E02C8"/>
    <w:rsid w:val="003E0F06"/>
    <w:rsid w:val="003E1CF4"/>
    <w:rsid w:val="003E2F93"/>
    <w:rsid w:val="003E3180"/>
    <w:rsid w:val="003E432D"/>
    <w:rsid w:val="003E55BA"/>
    <w:rsid w:val="003E5642"/>
    <w:rsid w:val="003E585A"/>
    <w:rsid w:val="003F146D"/>
    <w:rsid w:val="003F3A01"/>
    <w:rsid w:val="003F576D"/>
    <w:rsid w:val="003F6E3F"/>
    <w:rsid w:val="00402D11"/>
    <w:rsid w:val="00402F5E"/>
    <w:rsid w:val="00403E6B"/>
    <w:rsid w:val="00404AEF"/>
    <w:rsid w:val="00412588"/>
    <w:rsid w:val="0041688E"/>
    <w:rsid w:val="004177D4"/>
    <w:rsid w:val="00422436"/>
    <w:rsid w:val="0042297C"/>
    <w:rsid w:val="0042432C"/>
    <w:rsid w:val="004255DC"/>
    <w:rsid w:val="004310C4"/>
    <w:rsid w:val="004419DF"/>
    <w:rsid w:val="00441BD0"/>
    <w:rsid w:val="00445389"/>
    <w:rsid w:val="00447357"/>
    <w:rsid w:val="0044755A"/>
    <w:rsid w:val="00450F47"/>
    <w:rsid w:val="00451915"/>
    <w:rsid w:val="004519D4"/>
    <w:rsid w:val="00453832"/>
    <w:rsid w:val="00455ADA"/>
    <w:rsid w:val="00456052"/>
    <w:rsid w:val="0045673F"/>
    <w:rsid w:val="00457D31"/>
    <w:rsid w:val="00457F59"/>
    <w:rsid w:val="00462167"/>
    <w:rsid w:val="004630A6"/>
    <w:rsid w:val="00465179"/>
    <w:rsid w:val="00471057"/>
    <w:rsid w:val="00471134"/>
    <w:rsid w:val="00471AEC"/>
    <w:rsid w:val="004728F0"/>
    <w:rsid w:val="004731F3"/>
    <w:rsid w:val="00473C03"/>
    <w:rsid w:val="00475DDE"/>
    <w:rsid w:val="004825C9"/>
    <w:rsid w:val="00483261"/>
    <w:rsid w:val="00483AC1"/>
    <w:rsid w:val="0048493E"/>
    <w:rsid w:val="00486F17"/>
    <w:rsid w:val="00487769"/>
    <w:rsid w:val="00496A91"/>
    <w:rsid w:val="004A5BD6"/>
    <w:rsid w:val="004B04ED"/>
    <w:rsid w:val="004B2ACE"/>
    <w:rsid w:val="004B2B2D"/>
    <w:rsid w:val="004C0B86"/>
    <w:rsid w:val="004C2B16"/>
    <w:rsid w:val="004C2C94"/>
    <w:rsid w:val="004C4D37"/>
    <w:rsid w:val="004C7348"/>
    <w:rsid w:val="004D090B"/>
    <w:rsid w:val="004D1F16"/>
    <w:rsid w:val="004D425B"/>
    <w:rsid w:val="004D42A3"/>
    <w:rsid w:val="004D54C6"/>
    <w:rsid w:val="004D59A5"/>
    <w:rsid w:val="004D6695"/>
    <w:rsid w:val="004E29C4"/>
    <w:rsid w:val="004E3BAC"/>
    <w:rsid w:val="004F4E87"/>
    <w:rsid w:val="004F51B0"/>
    <w:rsid w:val="004F70E0"/>
    <w:rsid w:val="004F7A41"/>
    <w:rsid w:val="00500B70"/>
    <w:rsid w:val="005012E3"/>
    <w:rsid w:val="00502213"/>
    <w:rsid w:val="00502BDC"/>
    <w:rsid w:val="0050407D"/>
    <w:rsid w:val="00504558"/>
    <w:rsid w:val="00504CEC"/>
    <w:rsid w:val="0050692D"/>
    <w:rsid w:val="005117CF"/>
    <w:rsid w:val="00515AFE"/>
    <w:rsid w:val="00521513"/>
    <w:rsid w:val="005222C7"/>
    <w:rsid w:val="005223BC"/>
    <w:rsid w:val="005223FA"/>
    <w:rsid w:val="005237D8"/>
    <w:rsid w:val="00526052"/>
    <w:rsid w:val="0053069C"/>
    <w:rsid w:val="00530BB8"/>
    <w:rsid w:val="00532420"/>
    <w:rsid w:val="00534549"/>
    <w:rsid w:val="005348C1"/>
    <w:rsid w:val="00537C8A"/>
    <w:rsid w:val="00541EC4"/>
    <w:rsid w:val="00542644"/>
    <w:rsid w:val="00542BE9"/>
    <w:rsid w:val="00546184"/>
    <w:rsid w:val="00550DDB"/>
    <w:rsid w:val="00552D56"/>
    <w:rsid w:val="005550EB"/>
    <w:rsid w:val="005739C0"/>
    <w:rsid w:val="00577D20"/>
    <w:rsid w:val="00580902"/>
    <w:rsid w:val="005824F3"/>
    <w:rsid w:val="005837FE"/>
    <w:rsid w:val="005868C7"/>
    <w:rsid w:val="005873A8"/>
    <w:rsid w:val="00590774"/>
    <w:rsid w:val="00590AF0"/>
    <w:rsid w:val="0059100C"/>
    <w:rsid w:val="005946ED"/>
    <w:rsid w:val="005A5828"/>
    <w:rsid w:val="005A64A6"/>
    <w:rsid w:val="005A74D0"/>
    <w:rsid w:val="005B4AB4"/>
    <w:rsid w:val="005B5357"/>
    <w:rsid w:val="005B7125"/>
    <w:rsid w:val="005B7E0D"/>
    <w:rsid w:val="005C1CDF"/>
    <w:rsid w:val="005C3142"/>
    <w:rsid w:val="005C4B50"/>
    <w:rsid w:val="005C4FF6"/>
    <w:rsid w:val="005C5A02"/>
    <w:rsid w:val="005C76D7"/>
    <w:rsid w:val="005D139D"/>
    <w:rsid w:val="005D275C"/>
    <w:rsid w:val="005E0322"/>
    <w:rsid w:val="005E2C24"/>
    <w:rsid w:val="005E440D"/>
    <w:rsid w:val="005E4F6C"/>
    <w:rsid w:val="005E72E4"/>
    <w:rsid w:val="005F192C"/>
    <w:rsid w:val="00602DF0"/>
    <w:rsid w:val="00603ED2"/>
    <w:rsid w:val="00604ABE"/>
    <w:rsid w:val="006054AC"/>
    <w:rsid w:val="0060721D"/>
    <w:rsid w:val="00614765"/>
    <w:rsid w:val="006165E4"/>
    <w:rsid w:val="00616AEA"/>
    <w:rsid w:val="00620E02"/>
    <w:rsid w:val="006237D6"/>
    <w:rsid w:val="00624A60"/>
    <w:rsid w:val="00624C47"/>
    <w:rsid w:val="00627004"/>
    <w:rsid w:val="00631724"/>
    <w:rsid w:val="00632CEF"/>
    <w:rsid w:val="0063392B"/>
    <w:rsid w:val="0064214F"/>
    <w:rsid w:val="006465D9"/>
    <w:rsid w:val="00647CFD"/>
    <w:rsid w:val="006500ED"/>
    <w:rsid w:val="0065149B"/>
    <w:rsid w:val="00651AE3"/>
    <w:rsid w:val="0065409A"/>
    <w:rsid w:val="00662C28"/>
    <w:rsid w:val="006654B8"/>
    <w:rsid w:val="00670B37"/>
    <w:rsid w:val="00671B5F"/>
    <w:rsid w:val="00673DA6"/>
    <w:rsid w:val="006740D6"/>
    <w:rsid w:val="00675F93"/>
    <w:rsid w:val="006765F6"/>
    <w:rsid w:val="0068236F"/>
    <w:rsid w:val="00684B7B"/>
    <w:rsid w:val="00686677"/>
    <w:rsid w:val="00690DDE"/>
    <w:rsid w:val="0069481A"/>
    <w:rsid w:val="00695894"/>
    <w:rsid w:val="006A41FE"/>
    <w:rsid w:val="006A6071"/>
    <w:rsid w:val="006A704E"/>
    <w:rsid w:val="006B0D1E"/>
    <w:rsid w:val="006B183E"/>
    <w:rsid w:val="006B6AF1"/>
    <w:rsid w:val="006C1D59"/>
    <w:rsid w:val="006C502B"/>
    <w:rsid w:val="006D0929"/>
    <w:rsid w:val="006D1896"/>
    <w:rsid w:val="006D55F0"/>
    <w:rsid w:val="006D7165"/>
    <w:rsid w:val="006E0A33"/>
    <w:rsid w:val="006E1115"/>
    <w:rsid w:val="006E5915"/>
    <w:rsid w:val="006E6DE0"/>
    <w:rsid w:val="006F0E66"/>
    <w:rsid w:val="007058A8"/>
    <w:rsid w:val="00707749"/>
    <w:rsid w:val="007110C2"/>
    <w:rsid w:val="00712A7A"/>
    <w:rsid w:val="00714C7B"/>
    <w:rsid w:val="00715EE6"/>
    <w:rsid w:val="007177BD"/>
    <w:rsid w:val="00717918"/>
    <w:rsid w:val="00717DEC"/>
    <w:rsid w:val="0072063F"/>
    <w:rsid w:val="00722AC6"/>
    <w:rsid w:val="00722B28"/>
    <w:rsid w:val="007247EB"/>
    <w:rsid w:val="00727FD6"/>
    <w:rsid w:val="0073226F"/>
    <w:rsid w:val="007457B1"/>
    <w:rsid w:val="00745B2B"/>
    <w:rsid w:val="0074713A"/>
    <w:rsid w:val="007504D7"/>
    <w:rsid w:val="00750574"/>
    <w:rsid w:val="00751D68"/>
    <w:rsid w:val="00757ED6"/>
    <w:rsid w:val="00757FA6"/>
    <w:rsid w:val="00760E5D"/>
    <w:rsid w:val="00767669"/>
    <w:rsid w:val="00772103"/>
    <w:rsid w:val="00780E76"/>
    <w:rsid w:val="00785634"/>
    <w:rsid w:val="00786101"/>
    <w:rsid w:val="00792B2A"/>
    <w:rsid w:val="0079508D"/>
    <w:rsid w:val="00796510"/>
    <w:rsid w:val="00797DEB"/>
    <w:rsid w:val="007A184B"/>
    <w:rsid w:val="007A1A7D"/>
    <w:rsid w:val="007A1E48"/>
    <w:rsid w:val="007A4755"/>
    <w:rsid w:val="007A6306"/>
    <w:rsid w:val="007B1656"/>
    <w:rsid w:val="007B2A1C"/>
    <w:rsid w:val="007B2D10"/>
    <w:rsid w:val="007B719E"/>
    <w:rsid w:val="007C215D"/>
    <w:rsid w:val="007C47A5"/>
    <w:rsid w:val="007D2C04"/>
    <w:rsid w:val="007D3666"/>
    <w:rsid w:val="007D3892"/>
    <w:rsid w:val="007D4822"/>
    <w:rsid w:val="007D6C37"/>
    <w:rsid w:val="007D7449"/>
    <w:rsid w:val="007E1B6F"/>
    <w:rsid w:val="007E21B7"/>
    <w:rsid w:val="007E3204"/>
    <w:rsid w:val="007E36F5"/>
    <w:rsid w:val="007F117A"/>
    <w:rsid w:val="007F2FF4"/>
    <w:rsid w:val="00806073"/>
    <w:rsid w:val="00806E85"/>
    <w:rsid w:val="00810C14"/>
    <w:rsid w:val="0081376F"/>
    <w:rsid w:val="00815769"/>
    <w:rsid w:val="00821816"/>
    <w:rsid w:val="00826DE0"/>
    <w:rsid w:val="00827A75"/>
    <w:rsid w:val="00830AF9"/>
    <w:rsid w:val="0083131F"/>
    <w:rsid w:val="00836A32"/>
    <w:rsid w:val="008373F1"/>
    <w:rsid w:val="00840069"/>
    <w:rsid w:val="0085564F"/>
    <w:rsid w:val="00860940"/>
    <w:rsid w:val="00861114"/>
    <w:rsid w:val="00861215"/>
    <w:rsid w:val="00864C56"/>
    <w:rsid w:val="00865ED8"/>
    <w:rsid w:val="008717F4"/>
    <w:rsid w:val="00871996"/>
    <w:rsid w:val="008720D6"/>
    <w:rsid w:val="00874D50"/>
    <w:rsid w:val="00875C25"/>
    <w:rsid w:val="008816A6"/>
    <w:rsid w:val="008847F8"/>
    <w:rsid w:val="00884DDA"/>
    <w:rsid w:val="00890514"/>
    <w:rsid w:val="00895C6A"/>
    <w:rsid w:val="00897C5B"/>
    <w:rsid w:val="008A15F9"/>
    <w:rsid w:val="008A23DE"/>
    <w:rsid w:val="008A3B04"/>
    <w:rsid w:val="008A6196"/>
    <w:rsid w:val="008A7494"/>
    <w:rsid w:val="008B58D1"/>
    <w:rsid w:val="008B5B4C"/>
    <w:rsid w:val="008B6706"/>
    <w:rsid w:val="008C11A0"/>
    <w:rsid w:val="008C1D46"/>
    <w:rsid w:val="008C35E3"/>
    <w:rsid w:val="008C6525"/>
    <w:rsid w:val="008D1B69"/>
    <w:rsid w:val="008D4DDC"/>
    <w:rsid w:val="008D55BD"/>
    <w:rsid w:val="008D63D8"/>
    <w:rsid w:val="008D7EC7"/>
    <w:rsid w:val="008E35CB"/>
    <w:rsid w:val="008E3815"/>
    <w:rsid w:val="008E393A"/>
    <w:rsid w:val="008E505E"/>
    <w:rsid w:val="008F19DD"/>
    <w:rsid w:val="008F2D80"/>
    <w:rsid w:val="008F552D"/>
    <w:rsid w:val="00907335"/>
    <w:rsid w:val="009166BC"/>
    <w:rsid w:val="00920061"/>
    <w:rsid w:val="009203E8"/>
    <w:rsid w:val="00924B82"/>
    <w:rsid w:val="009251CA"/>
    <w:rsid w:val="00933032"/>
    <w:rsid w:val="00933AB4"/>
    <w:rsid w:val="009350D6"/>
    <w:rsid w:val="009402EC"/>
    <w:rsid w:val="00943694"/>
    <w:rsid w:val="009479FE"/>
    <w:rsid w:val="00951770"/>
    <w:rsid w:val="00951F75"/>
    <w:rsid w:val="00954F3B"/>
    <w:rsid w:val="00955498"/>
    <w:rsid w:val="00956CFE"/>
    <w:rsid w:val="00961086"/>
    <w:rsid w:val="009628E7"/>
    <w:rsid w:val="00963EC9"/>
    <w:rsid w:val="0096627A"/>
    <w:rsid w:val="00967730"/>
    <w:rsid w:val="00967A47"/>
    <w:rsid w:val="00972B57"/>
    <w:rsid w:val="0097401F"/>
    <w:rsid w:val="00974080"/>
    <w:rsid w:val="009743F4"/>
    <w:rsid w:val="009768F9"/>
    <w:rsid w:val="009804D4"/>
    <w:rsid w:val="00982816"/>
    <w:rsid w:val="00986983"/>
    <w:rsid w:val="00987692"/>
    <w:rsid w:val="00991FC2"/>
    <w:rsid w:val="00994060"/>
    <w:rsid w:val="00996010"/>
    <w:rsid w:val="009967DC"/>
    <w:rsid w:val="009A2737"/>
    <w:rsid w:val="009A361B"/>
    <w:rsid w:val="009A53F6"/>
    <w:rsid w:val="009B0519"/>
    <w:rsid w:val="009B66D2"/>
    <w:rsid w:val="009B72F6"/>
    <w:rsid w:val="009C0C17"/>
    <w:rsid w:val="009C347E"/>
    <w:rsid w:val="009C3BEE"/>
    <w:rsid w:val="009C4DAC"/>
    <w:rsid w:val="009C6D83"/>
    <w:rsid w:val="009C7287"/>
    <w:rsid w:val="009D109F"/>
    <w:rsid w:val="009D2586"/>
    <w:rsid w:val="009D4351"/>
    <w:rsid w:val="009D4C5C"/>
    <w:rsid w:val="009D57C3"/>
    <w:rsid w:val="009D764C"/>
    <w:rsid w:val="009E146E"/>
    <w:rsid w:val="009E19F9"/>
    <w:rsid w:val="009F156C"/>
    <w:rsid w:val="009F3B89"/>
    <w:rsid w:val="00A00466"/>
    <w:rsid w:val="00A015FE"/>
    <w:rsid w:val="00A01DFC"/>
    <w:rsid w:val="00A01E05"/>
    <w:rsid w:val="00A027CD"/>
    <w:rsid w:val="00A05B70"/>
    <w:rsid w:val="00A101AA"/>
    <w:rsid w:val="00A10680"/>
    <w:rsid w:val="00A106F8"/>
    <w:rsid w:val="00A139DE"/>
    <w:rsid w:val="00A1554D"/>
    <w:rsid w:val="00A20260"/>
    <w:rsid w:val="00A21476"/>
    <w:rsid w:val="00A21886"/>
    <w:rsid w:val="00A22947"/>
    <w:rsid w:val="00A242BD"/>
    <w:rsid w:val="00A25716"/>
    <w:rsid w:val="00A26AF3"/>
    <w:rsid w:val="00A2704C"/>
    <w:rsid w:val="00A33E51"/>
    <w:rsid w:val="00A35827"/>
    <w:rsid w:val="00A42F4B"/>
    <w:rsid w:val="00A45221"/>
    <w:rsid w:val="00A46541"/>
    <w:rsid w:val="00A504E1"/>
    <w:rsid w:val="00A5547B"/>
    <w:rsid w:val="00A612C5"/>
    <w:rsid w:val="00A652AE"/>
    <w:rsid w:val="00A652B1"/>
    <w:rsid w:val="00A67F2E"/>
    <w:rsid w:val="00A70114"/>
    <w:rsid w:val="00A7146D"/>
    <w:rsid w:val="00A73EC4"/>
    <w:rsid w:val="00A74796"/>
    <w:rsid w:val="00A74B58"/>
    <w:rsid w:val="00A7589B"/>
    <w:rsid w:val="00A75939"/>
    <w:rsid w:val="00A827BD"/>
    <w:rsid w:val="00A9031B"/>
    <w:rsid w:val="00A92310"/>
    <w:rsid w:val="00A9410A"/>
    <w:rsid w:val="00A94656"/>
    <w:rsid w:val="00A947EE"/>
    <w:rsid w:val="00A9600B"/>
    <w:rsid w:val="00A9619B"/>
    <w:rsid w:val="00A96762"/>
    <w:rsid w:val="00A9725B"/>
    <w:rsid w:val="00AA25E5"/>
    <w:rsid w:val="00AA28F5"/>
    <w:rsid w:val="00AA2DF4"/>
    <w:rsid w:val="00AA4AD4"/>
    <w:rsid w:val="00AB0585"/>
    <w:rsid w:val="00AB66F1"/>
    <w:rsid w:val="00AB735F"/>
    <w:rsid w:val="00AB7F28"/>
    <w:rsid w:val="00AD1772"/>
    <w:rsid w:val="00AD1F15"/>
    <w:rsid w:val="00AD2B98"/>
    <w:rsid w:val="00AD628D"/>
    <w:rsid w:val="00AE1EB8"/>
    <w:rsid w:val="00AE2329"/>
    <w:rsid w:val="00AF7131"/>
    <w:rsid w:val="00B00803"/>
    <w:rsid w:val="00B00DE9"/>
    <w:rsid w:val="00B027F5"/>
    <w:rsid w:val="00B032D7"/>
    <w:rsid w:val="00B03430"/>
    <w:rsid w:val="00B05A16"/>
    <w:rsid w:val="00B068F4"/>
    <w:rsid w:val="00B07B4B"/>
    <w:rsid w:val="00B13C65"/>
    <w:rsid w:val="00B142D5"/>
    <w:rsid w:val="00B143C8"/>
    <w:rsid w:val="00B15B0B"/>
    <w:rsid w:val="00B21899"/>
    <w:rsid w:val="00B2244B"/>
    <w:rsid w:val="00B238C4"/>
    <w:rsid w:val="00B24542"/>
    <w:rsid w:val="00B25A68"/>
    <w:rsid w:val="00B31514"/>
    <w:rsid w:val="00B321C2"/>
    <w:rsid w:val="00B40CD0"/>
    <w:rsid w:val="00B41E6F"/>
    <w:rsid w:val="00B453A5"/>
    <w:rsid w:val="00B46638"/>
    <w:rsid w:val="00B46B11"/>
    <w:rsid w:val="00B46DB8"/>
    <w:rsid w:val="00B47073"/>
    <w:rsid w:val="00B51974"/>
    <w:rsid w:val="00B5402D"/>
    <w:rsid w:val="00B64675"/>
    <w:rsid w:val="00B6476A"/>
    <w:rsid w:val="00B65641"/>
    <w:rsid w:val="00B6578A"/>
    <w:rsid w:val="00B67274"/>
    <w:rsid w:val="00B70742"/>
    <w:rsid w:val="00B70F6C"/>
    <w:rsid w:val="00B724AA"/>
    <w:rsid w:val="00B7445D"/>
    <w:rsid w:val="00B83C60"/>
    <w:rsid w:val="00B8674E"/>
    <w:rsid w:val="00B91F1D"/>
    <w:rsid w:val="00B9377F"/>
    <w:rsid w:val="00B951F8"/>
    <w:rsid w:val="00B9601B"/>
    <w:rsid w:val="00B97AB4"/>
    <w:rsid w:val="00B97B6F"/>
    <w:rsid w:val="00BA0039"/>
    <w:rsid w:val="00BA0F38"/>
    <w:rsid w:val="00BA21AE"/>
    <w:rsid w:val="00BA3972"/>
    <w:rsid w:val="00BA3E64"/>
    <w:rsid w:val="00BA6D35"/>
    <w:rsid w:val="00BB2EB2"/>
    <w:rsid w:val="00BB3B7C"/>
    <w:rsid w:val="00BB4850"/>
    <w:rsid w:val="00BB5087"/>
    <w:rsid w:val="00BB5B2F"/>
    <w:rsid w:val="00BB73A6"/>
    <w:rsid w:val="00BC3F52"/>
    <w:rsid w:val="00BC67D1"/>
    <w:rsid w:val="00BD1328"/>
    <w:rsid w:val="00BD52E9"/>
    <w:rsid w:val="00BD6BDA"/>
    <w:rsid w:val="00BF0CDE"/>
    <w:rsid w:val="00BF7E2E"/>
    <w:rsid w:val="00C01276"/>
    <w:rsid w:val="00C0128E"/>
    <w:rsid w:val="00C035D6"/>
    <w:rsid w:val="00C045BD"/>
    <w:rsid w:val="00C10B50"/>
    <w:rsid w:val="00C15FC1"/>
    <w:rsid w:val="00C1758A"/>
    <w:rsid w:val="00C17BCF"/>
    <w:rsid w:val="00C17CF0"/>
    <w:rsid w:val="00C24427"/>
    <w:rsid w:val="00C338D5"/>
    <w:rsid w:val="00C33E1A"/>
    <w:rsid w:val="00C40897"/>
    <w:rsid w:val="00C44A1D"/>
    <w:rsid w:val="00C46780"/>
    <w:rsid w:val="00C47428"/>
    <w:rsid w:val="00C4786D"/>
    <w:rsid w:val="00C51BAB"/>
    <w:rsid w:val="00C545C7"/>
    <w:rsid w:val="00C554FD"/>
    <w:rsid w:val="00C6089F"/>
    <w:rsid w:val="00C61A23"/>
    <w:rsid w:val="00C67447"/>
    <w:rsid w:val="00C67846"/>
    <w:rsid w:val="00C67A70"/>
    <w:rsid w:val="00C707C6"/>
    <w:rsid w:val="00C72B5D"/>
    <w:rsid w:val="00C73DFE"/>
    <w:rsid w:val="00C7467C"/>
    <w:rsid w:val="00C7474F"/>
    <w:rsid w:val="00C76148"/>
    <w:rsid w:val="00C771F8"/>
    <w:rsid w:val="00C77F94"/>
    <w:rsid w:val="00C84584"/>
    <w:rsid w:val="00C873AE"/>
    <w:rsid w:val="00C9021B"/>
    <w:rsid w:val="00C93298"/>
    <w:rsid w:val="00C9367F"/>
    <w:rsid w:val="00C93A44"/>
    <w:rsid w:val="00CA10E5"/>
    <w:rsid w:val="00CA14BC"/>
    <w:rsid w:val="00CA3C2F"/>
    <w:rsid w:val="00CA6A64"/>
    <w:rsid w:val="00CB5486"/>
    <w:rsid w:val="00CC10E3"/>
    <w:rsid w:val="00CC2D8B"/>
    <w:rsid w:val="00CC5192"/>
    <w:rsid w:val="00CD0129"/>
    <w:rsid w:val="00CD23E0"/>
    <w:rsid w:val="00CD255E"/>
    <w:rsid w:val="00CD37DB"/>
    <w:rsid w:val="00CD3DA6"/>
    <w:rsid w:val="00CD50FD"/>
    <w:rsid w:val="00CD516E"/>
    <w:rsid w:val="00CD68A3"/>
    <w:rsid w:val="00CD750F"/>
    <w:rsid w:val="00CE41A6"/>
    <w:rsid w:val="00CE565E"/>
    <w:rsid w:val="00CE6604"/>
    <w:rsid w:val="00CF3D60"/>
    <w:rsid w:val="00CF4FA3"/>
    <w:rsid w:val="00CF796F"/>
    <w:rsid w:val="00D02475"/>
    <w:rsid w:val="00D04754"/>
    <w:rsid w:val="00D04E44"/>
    <w:rsid w:val="00D06331"/>
    <w:rsid w:val="00D11EC9"/>
    <w:rsid w:val="00D135D9"/>
    <w:rsid w:val="00D17D67"/>
    <w:rsid w:val="00D21135"/>
    <w:rsid w:val="00D21CB9"/>
    <w:rsid w:val="00D22325"/>
    <w:rsid w:val="00D236F8"/>
    <w:rsid w:val="00D237E2"/>
    <w:rsid w:val="00D369A8"/>
    <w:rsid w:val="00D36C34"/>
    <w:rsid w:val="00D372B2"/>
    <w:rsid w:val="00D413FB"/>
    <w:rsid w:val="00D414E6"/>
    <w:rsid w:val="00D550A7"/>
    <w:rsid w:val="00D564ED"/>
    <w:rsid w:val="00D566DD"/>
    <w:rsid w:val="00D5691F"/>
    <w:rsid w:val="00D678EB"/>
    <w:rsid w:val="00D7167E"/>
    <w:rsid w:val="00D71739"/>
    <w:rsid w:val="00D7220A"/>
    <w:rsid w:val="00D81D33"/>
    <w:rsid w:val="00D86AAD"/>
    <w:rsid w:val="00D97661"/>
    <w:rsid w:val="00D97A2A"/>
    <w:rsid w:val="00DB0F7D"/>
    <w:rsid w:val="00DB19BA"/>
    <w:rsid w:val="00DB3BE6"/>
    <w:rsid w:val="00DB7B36"/>
    <w:rsid w:val="00DC033F"/>
    <w:rsid w:val="00DC1016"/>
    <w:rsid w:val="00DC33D7"/>
    <w:rsid w:val="00DC76B8"/>
    <w:rsid w:val="00DD276D"/>
    <w:rsid w:val="00DE4044"/>
    <w:rsid w:val="00DE78C1"/>
    <w:rsid w:val="00DF3C6A"/>
    <w:rsid w:val="00DF4F45"/>
    <w:rsid w:val="00DF4F8A"/>
    <w:rsid w:val="00DF60EE"/>
    <w:rsid w:val="00DF7542"/>
    <w:rsid w:val="00DF7861"/>
    <w:rsid w:val="00E01B30"/>
    <w:rsid w:val="00E01E5E"/>
    <w:rsid w:val="00E03EBF"/>
    <w:rsid w:val="00E06DE1"/>
    <w:rsid w:val="00E11507"/>
    <w:rsid w:val="00E1521F"/>
    <w:rsid w:val="00E15853"/>
    <w:rsid w:val="00E15A9D"/>
    <w:rsid w:val="00E20AB0"/>
    <w:rsid w:val="00E23E7A"/>
    <w:rsid w:val="00E2600C"/>
    <w:rsid w:val="00E2602B"/>
    <w:rsid w:val="00E410EE"/>
    <w:rsid w:val="00E422DE"/>
    <w:rsid w:val="00E4277B"/>
    <w:rsid w:val="00E43B7A"/>
    <w:rsid w:val="00E4503F"/>
    <w:rsid w:val="00E45AC9"/>
    <w:rsid w:val="00E4713F"/>
    <w:rsid w:val="00E562E2"/>
    <w:rsid w:val="00E57C5D"/>
    <w:rsid w:val="00E60CA1"/>
    <w:rsid w:val="00E616B8"/>
    <w:rsid w:val="00E639C2"/>
    <w:rsid w:val="00E65FBA"/>
    <w:rsid w:val="00E718ED"/>
    <w:rsid w:val="00E71D80"/>
    <w:rsid w:val="00E731AA"/>
    <w:rsid w:val="00E732C7"/>
    <w:rsid w:val="00E775F3"/>
    <w:rsid w:val="00E81148"/>
    <w:rsid w:val="00E8459D"/>
    <w:rsid w:val="00E8656E"/>
    <w:rsid w:val="00E87222"/>
    <w:rsid w:val="00E873FD"/>
    <w:rsid w:val="00E9443C"/>
    <w:rsid w:val="00E96853"/>
    <w:rsid w:val="00EA0215"/>
    <w:rsid w:val="00EA32D4"/>
    <w:rsid w:val="00EA4C36"/>
    <w:rsid w:val="00EA75C2"/>
    <w:rsid w:val="00EB1C7E"/>
    <w:rsid w:val="00EB42EE"/>
    <w:rsid w:val="00EC373A"/>
    <w:rsid w:val="00EC58A7"/>
    <w:rsid w:val="00ED0A65"/>
    <w:rsid w:val="00ED0E16"/>
    <w:rsid w:val="00ED17C2"/>
    <w:rsid w:val="00ED6B6F"/>
    <w:rsid w:val="00EE1CA4"/>
    <w:rsid w:val="00EE286B"/>
    <w:rsid w:val="00EE7631"/>
    <w:rsid w:val="00EF049D"/>
    <w:rsid w:val="00EF3F20"/>
    <w:rsid w:val="00EF4C63"/>
    <w:rsid w:val="00EF4FC7"/>
    <w:rsid w:val="00F02D68"/>
    <w:rsid w:val="00F03839"/>
    <w:rsid w:val="00F039B2"/>
    <w:rsid w:val="00F05205"/>
    <w:rsid w:val="00F05553"/>
    <w:rsid w:val="00F05DD6"/>
    <w:rsid w:val="00F074BF"/>
    <w:rsid w:val="00F13CC0"/>
    <w:rsid w:val="00F17FDF"/>
    <w:rsid w:val="00F20223"/>
    <w:rsid w:val="00F23905"/>
    <w:rsid w:val="00F242D2"/>
    <w:rsid w:val="00F25C3F"/>
    <w:rsid w:val="00F34224"/>
    <w:rsid w:val="00F352C9"/>
    <w:rsid w:val="00F45519"/>
    <w:rsid w:val="00F45BB6"/>
    <w:rsid w:val="00F53890"/>
    <w:rsid w:val="00F547B2"/>
    <w:rsid w:val="00F5710C"/>
    <w:rsid w:val="00F57B16"/>
    <w:rsid w:val="00F6230A"/>
    <w:rsid w:val="00F67EA4"/>
    <w:rsid w:val="00F71AC3"/>
    <w:rsid w:val="00F721A2"/>
    <w:rsid w:val="00F726F1"/>
    <w:rsid w:val="00F73056"/>
    <w:rsid w:val="00F76699"/>
    <w:rsid w:val="00F76D68"/>
    <w:rsid w:val="00F81F91"/>
    <w:rsid w:val="00F87480"/>
    <w:rsid w:val="00F90D03"/>
    <w:rsid w:val="00F91735"/>
    <w:rsid w:val="00F923D3"/>
    <w:rsid w:val="00F937FE"/>
    <w:rsid w:val="00FA5359"/>
    <w:rsid w:val="00FA67B8"/>
    <w:rsid w:val="00FB1040"/>
    <w:rsid w:val="00FB4721"/>
    <w:rsid w:val="00FB5A14"/>
    <w:rsid w:val="00FB5C25"/>
    <w:rsid w:val="00FB6000"/>
    <w:rsid w:val="00FB6276"/>
    <w:rsid w:val="00FC3479"/>
    <w:rsid w:val="00FC5236"/>
    <w:rsid w:val="00FD2531"/>
    <w:rsid w:val="00FE04C4"/>
    <w:rsid w:val="00FE1A8A"/>
    <w:rsid w:val="00FE5CDE"/>
    <w:rsid w:val="00FF09D0"/>
    <w:rsid w:val="00FF0C3A"/>
    <w:rsid w:val="00FF35DC"/>
    <w:rsid w:val="00FF4315"/>
    <w:rsid w:val="01F910AD"/>
    <w:rsid w:val="048DB151"/>
    <w:rsid w:val="05EABDCA"/>
    <w:rsid w:val="1984AC71"/>
    <w:rsid w:val="1D169C10"/>
    <w:rsid w:val="1DE39EA1"/>
    <w:rsid w:val="1FB10725"/>
    <w:rsid w:val="2BD5718B"/>
    <w:rsid w:val="317E9B5C"/>
    <w:rsid w:val="396FEA57"/>
    <w:rsid w:val="4E1EF127"/>
    <w:rsid w:val="596C3C40"/>
    <w:rsid w:val="5AFC30AA"/>
    <w:rsid w:val="60B3ABCB"/>
    <w:rsid w:val="64671BFB"/>
    <w:rsid w:val="7947CB35"/>
    <w:rsid w:val="795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5F35"/>
  <w15:chartTrackingRefBased/>
  <w15:docId w15:val="{E1D13CA1-5782-4B57-AE74-3776B0D3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D7"/>
    <w:pPr>
      <w:spacing w:after="200" w:line="276" w:lineRule="auto"/>
    </w:pPr>
    <w:rPr>
      <w:rFonts w:ascii="Arial" w:eastAsia="Arial" w:hAnsi="Arial"/>
      <w:sz w:val="20"/>
      <w:szCs w:val="22"/>
      <w:lang w:val="en-US"/>
    </w:rPr>
  </w:style>
  <w:style w:type="paragraph" w:styleId="Overskrift1">
    <w:name w:val="heading 1"/>
    <w:aliases w:val="(Alt+1)"/>
    <w:basedOn w:val="Normal"/>
    <w:next w:val="Brdtekst"/>
    <w:link w:val="Overskrift1Tegn1"/>
    <w:uiPriority w:val="2"/>
    <w:qFormat/>
    <w:rsid w:val="00246FF7"/>
    <w:pPr>
      <w:keepNext/>
      <w:keepLines/>
      <w:spacing w:before="36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Overskrift2">
    <w:name w:val="heading 2"/>
    <w:aliases w:val="(Alt+2)"/>
    <w:basedOn w:val="Normal"/>
    <w:next w:val="Brdtekst"/>
    <w:link w:val="Overskrift2Tegn"/>
    <w:uiPriority w:val="2"/>
    <w:qFormat/>
    <w:rsid w:val="00F57B16"/>
    <w:pPr>
      <w:keepNext/>
      <w:keepLines/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aliases w:val="(Alt+3)"/>
    <w:basedOn w:val="Normal"/>
    <w:next w:val="Brdtekst"/>
    <w:link w:val="Overskrift3Tegn"/>
    <w:uiPriority w:val="2"/>
    <w:qFormat/>
    <w:rsid w:val="00246FF7"/>
    <w:pPr>
      <w:keepNext/>
      <w:keepLines/>
      <w:spacing w:before="240" w:after="120"/>
      <w:outlineLvl w:val="2"/>
    </w:pPr>
    <w:rPr>
      <w:rFonts w:eastAsiaTheme="majorEastAsia" w:cstheme="majorBidi"/>
      <w:b/>
    </w:rPr>
  </w:style>
  <w:style w:type="paragraph" w:styleId="Overskrift4">
    <w:name w:val="heading 4"/>
    <w:aliases w:val="(Alt+4)"/>
    <w:basedOn w:val="Normal"/>
    <w:next w:val="Brdtekst"/>
    <w:link w:val="Overskrift4Tegn"/>
    <w:uiPriority w:val="2"/>
    <w:qFormat/>
    <w:rsid w:val="009743F4"/>
    <w:pPr>
      <w:keepNext/>
      <w:keepLines/>
      <w:spacing w:before="240" w:after="12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8B670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i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3B0A70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i/>
      <w:color w:val="0A2F4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0A296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basedOn w:val="Normal"/>
    <w:link w:val="IngenmellomromTegn"/>
    <w:uiPriority w:val="3"/>
    <w:rsid w:val="00B46638"/>
  </w:style>
  <w:style w:type="character" w:customStyle="1" w:styleId="Overskrift1Tegn">
    <w:name w:val="Overskrift 1 Tegn"/>
    <w:basedOn w:val="Standardskriftforavsnitt"/>
    <w:uiPriority w:val="9"/>
    <w:semiHidden/>
    <w:rsid w:val="008B6706"/>
    <w:rPr>
      <w:rFonts w:asciiTheme="majorHAnsi" w:eastAsiaTheme="majorEastAsia" w:hAnsiTheme="majorHAnsi" w:cstheme="majorBidi"/>
      <w:color w:val="0F4761" w:themeColor="accent1" w:themeShade="BF"/>
      <w:sz w:val="30"/>
      <w:szCs w:val="32"/>
    </w:rPr>
  </w:style>
  <w:style w:type="character" w:customStyle="1" w:styleId="Overskrift2Tegn">
    <w:name w:val="Overskrift 2 Tegn"/>
    <w:aliases w:val="(Alt+2) Tegn"/>
    <w:basedOn w:val="Standardskriftforavsnitt"/>
    <w:link w:val="Overskrift2"/>
    <w:uiPriority w:val="2"/>
    <w:rsid w:val="00F242D2"/>
    <w:rPr>
      <w:rFonts w:ascii="Aptos" w:eastAsiaTheme="majorEastAsia" w:hAnsi="Aptos" w:cstheme="majorBidi"/>
      <w:b/>
      <w:szCs w:val="26"/>
    </w:rPr>
  </w:style>
  <w:style w:type="character" w:customStyle="1" w:styleId="Overskrift3Tegn">
    <w:name w:val="Overskrift 3 Tegn"/>
    <w:aliases w:val="(Alt+3) Tegn"/>
    <w:basedOn w:val="Standardskriftforavsnitt"/>
    <w:link w:val="Overskrift3"/>
    <w:uiPriority w:val="2"/>
    <w:rsid w:val="00F242D2"/>
    <w:rPr>
      <w:rFonts w:ascii="Aptos" w:eastAsiaTheme="majorEastAsia" w:hAnsi="Aptos" w:cstheme="majorBidi"/>
      <w:b/>
      <w:sz w:val="22"/>
    </w:rPr>
  </w:style>
  <w:style w:type="character" w:customStyle="1" w:styleId="Overskrift4Tegn">
    <w:name w:val="Overskrift 4 Tegn"/>
    <w:aliases w:val="(Alt+4) Tegn"/>
    <w:basedOn w:val="Standardskriftforavsnitt"/>
    <w:link w:val="Overskrift4"/>
    <w:uiPriority w:val="2"/>
    <w:rsid w:val="00F242D2"/>
    <w:rPr>
      <w:rFonts w:ascii="Aptos" w:eastAsiaTheme="majorEastAsia" w:hAnsi="Aptos" w:cstheme="majorBidi"/>
      <w:i/>
      <w:iCs/>
      <w:sz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61114"/>
    <w:rPr>
      <w:rFonts w:asciiTheme="majorHAnsi" w:eastAsiaTheme="majorEastAsia" w:hAnsiTheme="majorHAnsi" w:cstheme="majorBidi"/>
      <w:i/>
      <w:noProof/>
      <w:color w:val="0F476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61114"/>
    <w:rPr>
      <w:rFonts w:asciiTheme="majorHAnsi" w:eastAsiaTheme="majorEastAsia" w:hAnsiTheme="majorHAnsi" w:cstheme="majorBidi"/>
      <w:i/>
      <w:noProof/>
      <w:color w:val="0A2F4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0A2F4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611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character" w:customStyle="1" w:styleId="TittelTegn">
    <w:name w:val="Tittel Tegn"/>
    <w:basedOn w:val="Standardskriftforavsnitt"/>
    <w:link w:val="Tittel"/>
    <w:uiPriority w:val="1"/>
    <w:rsid w:val="00F242D2"/>
    <w:rPr>
      <w:rFonts w:ascii="Aptos" w:eastAsiaTheme="majorEastAsia" w:hAnsi="Aptos" w:cstheme="majorBidi"/>
      <w:b/>
      <w:caps/>
      <w:spacing w:val="-10"/>
      <w:kern w:val="28"/>
      <w:sz w:val="28"/>
      <w:szCs w:val="56"/>
    </w:rPr>
  </w:style>
  <w:style w:type="paragraph" w:styleId="Tittel">
    <w:name w:val="Title"/>
    <w:basedOn w:val="Normal"/>
    <w:next w:val="Normal"/>
    <w:link w:val="TittelTegn"/>
    <w:uiPriority w:val="1"/>
    <w:qFormat/>
    <w:rsid w:val="0065149B"/>
    <w:pPr>
      <w:contextualSpacing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861114"/>
    <w:rPr>
      <w:rFonts w:ascii="Aptos" w:eastAsiaTheme="minorEastAsia" w:hAnsi="Aptos"/>
      <w:noProof/>
      <w:color w:val="5A5A5A" w:themeColor="text1" w:themeTint="A5"/>
      <w:spacing w:val="15"/>
      <w:sz w:val="22"/>
    </w:rPr>
  </w:style>
  <w:style w:type="paragraph" w:styleId="Undertittel">
    <w:name w:val="Subtitle"/>
    <w:basedOn w:val="Normal"/>
    <w:next w:val="Normal"/>
    <w:link w:val="UndertittelTegn"/>
    <w:uiPriority w:val="11"/>
    <w:semiHidden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vakreferanse">
    <w:name w:val="Subtle Reference"/>
    <w:basedOn w:val="Standardskriftforavsnitt"/>
    <w:uiPriority w:val="31"/>
    <w:semiHidden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semiHidden/>
    <w:rsid w:val="00125FD0"/>
    <w:rPr>
      <w:b/>
      <w:bCs/>
      <w:smallCaps/>
      <w:color w:val="auto"/>
      <w:spacing w:val="5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styleId="Fotnotereferanse">
    <w:name w:val="footnote reference"/>
    <w:basedOn w:val="Standardskriftforavsnitt"/>
    <w:uiPriority w:val="99"/>
    <w:semiHidden/>
    <w:rPr>
      <w:vertAlign w:val="superscript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61114"/>
    <w:rPr>
      <w:rFonts w:ascii="Aptos" w:hAnsi="Aptos"/>
      <w:noProof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511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511FD"/>
    <w:rPr>
      <w:rFonts w:ascii="Aptos" w:hAnsi="Aptos"/>
      <w:noProof/>
      <w:sz w:val="20"/>
    </w:rPr>
  </w:style>
  <w:style w:type="paragraph" w:styleId="Bunntekst">
    <w:name w:val="footer"/>
    <w:basedOn w:val="Normal"/>
    <w:link w:val="BunntekstTegn"/>
    <w:uiPriority w:val="99"/>
    <w:rsid w:val="002511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511FD"/>
    <w:rPr>
      <w:rFonts w:ascii="Aptos" w:hAnsi="Aptos"/>
      <w:noProof/>
      <w:sz w:val="20"/>
    </w:rPr>
  </w:style>
  <w:style w:type="table" w:styleId="Tabellrutenett">
    <w:name w:val="Table Grid"/>
    <w:basedOn w:val="Vanligtabell"/>
    <w:uiPriority w:val="59"/>
    <w:rsid w:val="006D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ertlisteibrdtekst">
    <w:name w:val="Nummerert liste i brødtekst"/>
    <w:basedOn w:val="Normal"/>
    <w:link w:val="NummerertlisteibrdtekstTegn"/>
    <w:uiPriority w:val="1"/>
    <w:semiHidden/>
    <w:rsid w:val="00204081"/>
    <w:pPr>
      <w:numPr>
        <w:numId w:val="1"/>
      </w:numPr>
      <w:tabs>
        <w:tab w:val="clear" w:pos="720"/>
        <w:tab w:val="left" w:pos="284"/>
        <w:tab w:val="left" w:pos="567"/>
      </w:tabs>
      <w:spacing w:before="120" w:after="120"/>
      <w:ind w:left="284" w:hanging="284"/>
    </w:pPr>
  </w:style>
  <w:style w:type="character" w:customStyle="1" w:styleId="NormalTegn">
    <w:name w:val="Normal Tegn"/>
    <w:basedOn w:val="Standardskriftforavsnitt"/>
    <w:uiPriority w:val="1"/>
    <w:semiHidden/>
    <w:rsid w:val="0053069C"/>
    <w:rPr>
      <w:sz w:val="22"/>
    </w:rPr>
  </w:style>
  <w:style w:type="character" w:customStyle="1" w:styleId="NummerertlisteibrdtekstTegn">
    <w:name w:val="Nummerert liste i brødtekst Tegn"/>
    <w:basedOn w:val="NormalTegn"/>
    <w:link w:val="Nummerertlisteibrdtekst"/>
    <w:uiPriority w:val="1"/>
    <w:semiHidden/>
    <w:rsid w:val="00861114"/>
    <w:rPr>
      <w:rFonts w:ascii="Aptos" w:hAnsi="Aptos"/>
      <w:noProof/>
      <w:sz w:val="22"/>
    </w:rPr>
  </w:style>
  <w:style w:type="paragraph" w:customStyle="1" w:styleId="Punktlisteibrdtekst">
    <w:name w:val="Punktliste i brødtekst"/>
    <w:basedOn w:val="Normal"/>
    <w:link w:val="PunktlisteibrdtekstTegn"/>
    <w:uiPriority w:val="1"/>
    <w:semiHidden/>
    <w:rsid w:val="003F6E3F"/>
    <w:pPr>
      <w:numPr>
        <w:numId w:val="2"/>
      </w:numPr>
      <w:tabs>
        <w:tab w:val="left" w:pos="284"/>
        <w:tab w:val="left" w:pos="567"/>
      </w:tabs>
      <w:spacing w:before="120" w:after="12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083197"/>
    <w:rPr>
      <w:sz w:val="22"/>
    </w:rPr>
  </w:style>
  <w:style w:type="character" w:customStyle="1" w:styleId="PunktlisteibrdtekstTegn">
    <w:name w:val="Punktliste i brødtekst Tegn"/>
    <w:basedOn w:val="ListeavsnittTegn"/>
    <w:link w:val="Punktlisteibrdtekst"/>
    <w:uiPriority w:val="1"/>
    <w:semiHidden/>
    <w:rsid w:val="00A652AE"/>
    <w:rPr>
      <w:rFonts w:ascii="Aptos" w:hAnsi="Aptos"/>
      <w:noProof/>
      <w:sz w:val="22"/>
    </w:rPr>
  </w:style>
  <w:style w:type="character" w:styleId="Utheving">
    <w:name w:val="Emphasis"/>
    <w:aliases w:val="Kursiv (Alt+K)"/>
    <w:basedOn w:val="Standardskriftforavsnitt"/>
    <w:uiPriority w:val="20"/>
    <w:semiHidden/>
    <w:rsid w:val="00502213"/>
    <w:rPr>
      <w:i/>
      <w:iCs/>
    </w:rPr>
  </w:style>
  <w:style w:type="character" w:styleId="Sterk">
    <w:name w:val="Strong"/>
    <w:aliases w:val="Fet (Alt+F)"/>
    <w:basedOn w:val="Standardskriftforavsnitt"/>
    <w:uiPriority w:val="22"/>
    <w:semiHidden/>
    <w:rsid w:val="00502213"/>
    <w:rPr>
      <w:b/>
      <w:bCs/>
    </w:rPr>
  </w:style>
  <w:style w:type="character" w:styleId="Plassholdertekst">
    <w:name w:val="Placeholder Text"/>
    <w:basedOn w:val="Standardskriftforavsnitt"/>
    <w:uiPriority w:val="99"/>
    <w:semiHidden/>
    <w:qFormat/>
    <w:rsid w:val="00D97661"/>
    <w:rPr>
      <w:color w:val="666666"/>
    </w:rPr>
  </w:style>
  <w:style w:type="paragraph" w:customStyle="1" w:styleId="AvsnittnummerertAltA">
    <w:name w:val="Avsnitt nummerert (Alt+A)"/>
    <w:basedOn w:val="Normal"/>
    <w:link w:val="AvsnittnummerertAltATegn"/>
    <w:uiPriority w:val="1"/>
    <w:semiHidden/>
    <w:rsid w:val="00D06331"/>
    <w:pPr>
      <w:numPr>
        <w:numId w:val="7"/>
      </w:numPr>
      <w:tabs>
        <w:tab w:val="left" w:pos="720"/>
      </w:tabs>
      <w:spacing w:before="120" w:after="120"/>
      <w:ind w:hanging="720"/>
    </w:pPr>
  </w:style>
  <w:style w:type="character" w:customStyle="1" w:styleId="AvsnittnummerertAltATegn">
    <w:name w:val="Avsnitt nummerert (Alt+A) Tegn"/>
    <w:basedOn w:val="Standardskriftforavsnitt"/>
    <w:link w:val="AvsnittnummerertAltA"/>
    <w:uiPriority w:val="1"/>
    <w:semiHidden/>
    <w:rsid w:val="00861114"/>
    <w:rPr>
      <w:rFonts w:ascii="Aptos" w:hAnsi="Aptos"/>
      <w:noProof/>
      <w:sz w:val="22"/>
    </w:rPr>
  </w:style>
  <w:style w:type="paragraph" w:customStyle="1" w:styleId="KToverskrift1">
    <w:name w:val="KT_overskrift 1"/>
    <w:basedOn w:val="Overskrift1"/>
    <w:next w:val="AvsnittnummerertAltA"/>
    <w:uiPriority w:val="9"/>
    <w:semiHidden/>
    <w:rsid w:val="00671B5F"/>
    <w:pPr>
      <w:ind w:left="720" w:hanging="720"/>
    </w:pPr>
  </w:style>
  <w:style w:type="paragraph" w:customStyle="1" w:styleId="KToverskrift2">
    <w:name w:val="KT_overskrift 2"/>
    <w:basedOn w:val="Overskrift2"/>
    <w:next w:val="AvsnittnummerertAltA"/>
    <w:uiPriority w:val="9"/>
    <w:semiHidden/>
    <w:rsid w:val="00806073"/>
    <w:pPr>
      <w:spacing w:line="250" w:lineRule="exact"/>
      <w:ind w:left="720" w:hanging="720"/>
    </w:pPr>
  </w:style>
  <w:style w:type="paragraph" w:customStyle="1" w:styleId="KToverskrift3">
    <w:name w:val="KT_overskrift 3"/>
    <w:basedOn w:val="Overskrift3"/>
    <w:next w:val="AvsnittnummerertAltA"/>
    <w:uiPriority w:val="9"/>
    <w:semiHidden/>
    <w:rsid w:val="00C873AE"/>
  </w:style>
  <w:style w:type="paragraph" w:customStyle="1" w:styleId="KToverskrift4">
    <w:name w:val="KT_overskrift 4"/>
    <w:basedOn w:val="Overskrift4"/>
    <w:next w:val="AvsnittnummerertAltA"/>
    <w:uiPriority w:val="9"/>
    <w:semiHidden/>
    <w:rsid w:val="00C873AE"/>
  </w:style>
  <w:style w:type="paragraph" w:customStyle="1" w:styleId="KToverskrift5">
    <w:name w:val="KT_overskrift 5"/>
    <w:basedOn w:val="Overskrift5"/>
    <w:next w:val="AvsnittnummerertAltA"/>
    <w:uiPriority w:val="9"/>
    <w:semiHidden/>
    <w:rsid w:val="00EB1C7E"/>
    <w:rPr>
      <w:rFonts w:ascii="Aptos" w:hAnsi="Aptos"/>
      <w:color w:val="auto"/>
    </w:rPr>
  </w:style>
  <w:style w:type="paragraph" w:customStyle="1" w:styleId="KToverskrift6">
    <w:name w:val="KT_overskrift 6"/>
    <w:basedOn w:val="Overskrift6"/>
    <w:next w:val="AvsnittnummerertAltA"/>
    <w:uiPriority w:val="9"/>
    <w:semiHidden/>
    <w:rsid w:val="00EB1C7E"/>
    <w:rPr>
      <w:rFonts w:ascii="Aptos" w:hAnsi="Aptos"/>
      <w:color w:val="auto"/>
    </w:rPr>
  </w:style>
  <w:style w:type="character" w:customStyle="1" w:styleId="Overskrift1Tegn1">
    <w:name w:val="Overskrift 1 Tegn1"/>
    <w:aliases w:val="(Alt+1) Tegn"/>
    <w:basedOn w:val="Standardskriftforavsnitt"/>
    <w:link w:val="Overskrift1"/>
    <w:uiPriority w:val="2"/>
    <w:rsid w:val="00F242D2"/>
    <w:rPr>
      <w:rFonts w:ascii="Aptos" w:eastAsiaTheme="majorEastAsia" w:hAnsi="Aptos" w:cstheme="majorBidi"/>
      <w:b/>
      <w:caps/>
      <w:szCs w:val="32"/>
    </w:rPr>
  </w:style>
  <w:style w:type="paragraph" w:customStyle="1" w:styleId="Figurnummerert">
    <w:name w:val="Figur nummerert"/>
    <w:basedOn w:val="Normal"/>
    <w:next w:val="Normal"/>
    <w:uiPriority w:val="3"/>
    <w:qFormat/>
    <w:rsid w:val="00810C14"/>
    <w:pPr>
      <w:keepNext/>
      <w:numPr>
        <w:numId w:val="4"/>
      </w:numPr>
      <w:tabs>
        <w:tab w:val="left" w:pos="2126"/>
      </w:tabs>
      <w:ind w:left="2024" w:hanging="1304"/>
    </w:pPr>
  </w:style>
  <w:style w:type="paragraph" w:customStyle="1" w:styleId="TabellnummerertAltT">
    <w:name w:val="Tabell nummerert (Alt+T)"/>
    <w:basedOn w:val="Normal"/>
    <w:next w:val="Normal"/>
    <w:uiPriority w:val="2"/>
    <w:qFormat/>
    <w:rsid w:val="003F6E3F"/>
    <w:pPr>
      <w:keepNext/>
      <w:numPr>
        <w:numId w:val="5"/>
      </w:numPr>
      <w:tabs>
        <w:tab w:val="left" w:pos="2126"/>
      </w:tabs>
      <w:ind w:left="2024" w:hanging="1304"/>
    </w:pPr>
  </w:style>
  <w:style w:type="paragraph" w:customStyle="1" w:styleId="VedleggnummerertAltV">
    <w:name w:val="Vedlegg nummerert (Alt+V)"/>
    <w:basedOn w:val="Normal"/>
    <w:next w:val="Brdtekst"/>
    <w:uiPriority w:val="2"/>
    <w:qFormat/>
    <w:rsid w:val="003561FC"/>
    <w:pPr>
      <w:keepNext/>
      <w:numPr>
        <w:numId w:val="6"/>
      </w:numPr>
      <w:spacing w:before="240" w:after="240"/>
      <w:ind w:left="2024" w:hanging="1304"/>
    </w:pPr>
  </w:style>
  <w:style w:type="paragraph" w:styleId="Sitat">
    <w:name w:val="Quote"/>
    <w:basedOn w:val="Normal"/>
    <w:next w:val="Normal"/>
    <w:link w:val="SitatTegn"/>
    <w:uiPriority w:val="29"/>
    <w:semiHidden/>
    <w:rsid w:val="00C4089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61114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SitatAltS">
    <w:name w:val="Sitat (Alt+S)"/>
    <w:basedOn w:val="Sitat"/>
    <w:link w:val="SitatAltSTegn"/>
    <w:uiPriority w:val="2"/>
    <w:qFormat/>
    <w:rsid w:val="007E1B6F"/>
    <w:pPr>
      <w:spacing w:after="160"/>
      <w:ind w:left="0" w:right="0"/>
      <w:jc w:val="both"/>
    </w:pPr>
  </w:style>
  <w:style w:type="character" w:customStyle="1" w:styleId="SitatAltSTegn">
    <w:name w:val="Sitat (Alt+S) Tegn"/>
    <w:basedOn w:val="SitatTegn"/>
    <w:link w:val="SitatAltS"/>
    <w:uiPriority w:val="2"/>
    <w:rsid w:val="00F242D2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NummerertlisteAltN">
    <w:name w:val="Nummerert liste (Alt+N)"/>
    <w:basedOn w:val="Normal"/>
    <w:link w:val="NummerertlisteAltNTegn"/>
    <w:uiPriority w:val="3"/>
    <w:qFormat/>
    <w:rsid w:val="003F6E3F"/>
    <w:pPr>
      <w:numPr>
        <w:numId w:val="10"/>
      </w:numPr>
      <w:tabs>
        <w:tab w:val="left" w:pos="284"/>
        <w:tab w:val="left" w:pos="567"/>
        <w:tab w:val="left" w:pos="1429"/>
      </w:tabs>
      <w:spacing w:before="120" w:after="120"/>
      <w:ind w:left="1077" w:hanging="357"/>
    </w:pPr>
  </w:style>
  <w:style w:type="character" w:customStyle="1" w:styleId="NummerertlisteAltNTegn">
    <w:name w:val="Nummerert liste (Alt+N) Tegn"/>
    <w:basedOn w:val="Standardskriftforavsnitt"/>
    <w:link w:val="NummerertlisteAltN"/>
    <w:uiPriority w:val="3"/>
    <w:rsid w:val="00F242D2"/>
    <w:rPr>
      <w:rFonts w:ascii="Aptos" w:hAnsi="Aptos"/>
      <w:sz w:val="22"/>
    </w:rPr>
  </w:style>
  <w:style w:type="character" w:styleId="Hyperkobling">
    <w:name w:val="Hyperlink"/>
    <w:basedOn w:val="Standardskriftforavsnitt"/>
    <w:uiPriority w:val="99"/>
    <w:semiHidden/>
    <w:rsid w:val="00A101AA"/>
    <w:rPr>
      <w:color w:val="auto"/>
      <w:u w:val="single"/>
    </w:rPr>
  </w:style>
  <w:style w:type="paragraph" w:customStyle="1" w:styleId="PunktlisteAltP">
    <w:name w:val="Punktliste (Alt+P)"/>
    <w:basedOn w:val="Listeavsnitt"/>
    <w:link w:val="PunktlisteAltPTegn"/>
    <w:uiPriority w:val="3"/>
    <w:qFormat/>
    <w:rsid w:val="00AD1772"/>
    <w:pPr>
      <w:numPr>
        <w:numId w:val="9"/>
      </w:numPr>
      <w:spacing w:before="120" w:after="120"/>
      <w:ind w:left="1004" w:hanging="284"/>
      <w:contextualSpacing w:val="0"/>
    </w:pPr>
  </w:style>
  <w:style w:type="character" w:customStyle="1" w:styleId="PunktlisteAltPTegn">
    <w:name w:val="Punktliste (Alt+P) Tegn"/>
    <w:basedOn w:val="PunktlisteibrdtekstTegn"/>
    <w:link w:val="PunktlisteAltP"/>
    <w:uiPriority w:val="3"/>
    <w:rsid w:val="00F242D2"/>
    <w:rPr>
      <w:rFonts w:ascii="Aptos" w:hAnsi="Aptos"/>
      <w:noProof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rsid w:val="00D11EC9"/>
    <w:pPr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semiHidden/>
    <w:rsid w:val="004F4E87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rsid w:val="004F4E8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rsid w:val="004F4E87"/>
    <w:pPr>
      <w:spacing w:after="100"/>
      <w:ind w:left="480"/>
    </w:pPr>
  </w:style>
  <w:style w:type="character" w:styleId="Ulstomtale">
    <w:name w:val="Unresolved Mention"/>
    <w:basedOn w:val="Standardskriftforavsnitt"/>
    <w:uiPriority w:val="99"/>
    <w:semiHidden/>
    <w:unhideWhenUsed/>
    <w:rsid w:val="007247EB"/>
    <w:rPr>
      <w:color w:val="605E5C"/>
      <w:shd w:val="clear" w:color="auto" w:fill="E1DFDD"/>
    </w:rPr>
  </w:style>
  <w:style w:type="paragraph" w:styleId="Figurliste">
    <w:name w:val="table of figures"/>
    <w:basedOn w:val="Normal"/>
    <w:next w:val="Normal"/>
    <w:uiPriority w:val="99"/>
    <w:semiHidden/>
    <w:rsid w:val="007247EB"/>
  </w:style>
  <w:style w:type="paragraph" w:customStyle="1" w:styleId="Adresseitopptekst">
    <w:name w:val="Adresse i topptekst"/>
    <w:basedOn w:val="Normal"/>
    <w:link w:val="AdresseitopptekstTegn"/>
    <w:uiPriority w:val="1"/>
    <w:unhideWhenUsed/>
    <w:rsid w:val="00422436"/>
    <w:pPr>
      <w:jc w:val="right"/>
    </w:pPr>
    <w:rPr>
      <w:rFonts w:cs="Calibri"/>
      <w:sz w:val="16"/>
      <w:szCs w:val="20"/>
    </w:rPr>
  </w:style>
  <w:style w:type="character" w:customStyle="1" w:styleId="AdresseitopptekstTegn">
    <w:name w:val="Adresse i topptekst Tegn"/>
    <w:basedOn w:val="Standardskriftforavsnitt"/>
    <w:link w:val="Adresseitopptekst"/>
    <w:uiPriority w:val="1"/>
    <w:rsid w:val="00007251"/>
    <w:rPr>
      <w:rFonts w:ascii="Aptos" w:hAnsi="Aptos" w:cs="Calibri"/>
      <w:noProof/>
      <w:sz w:val="16"/>
      <w:szCs w:val="20"/>
    </w:rPr>
  </w:style>
  <w:style w:type="paragraph" w:customStyle="1" w:styleId="Brevhode">
    <w:name w:val="Brevhode"/>
    <w:basedOn w:val="Ingenmellomrom"/>
    <w:link w:val="BrevhodeTegn"/>
    <w:uiPriority w:val="1"/>
    <w:semiHidden/>
    <w:rsid w:val="00D369A8"/>
    <w:rPr>
      <w:rFonts w:cs="Calibri"/>
    </w:rPr>
  </w:style>
  <w:style w:type="character" w:customStyle="1" w:styleId="IngenmellomromTegn">
    <w:name w:val="Ingen mellomrom Tegn"/>
    <w:basedOn w:val="Standardskriftforavsnitt"/>
    <w:link w:val="Ingenmellomrom"/>
    <w:uiPriority w:val="3"/>
    <w:rsid w:val="00F242D2"/>
    <w:rPr>
      <w:rFonts w:ascii="Aptos" w:hAnsi="Aptos"/>
      <w:sz w:val="22"/>
    </w:rPr>
  </w:style>
  <w:style w:type="character" w:customStyle="1" w:styleId="BrevhodeTegn">
    <w:name w:val="Brevhode Tegn"/>
    <w:basedOn w:val="IngenmellomromTegn"/>
    <w:link w:val="Brevhode"/>
    <w:uiPriority w:val="1"/>
    <w:semiHidden/>
    <w:rsid w:val="00861114"/>
    <w:rPr>
      <w:rFonts w:ascii="Calibri" w:hAnsi="Calibri" w:cs="Calibri"/>
      <w:noProof/>
      <w:sz w:val="22"/>
      <w:szCs w:val="22"/>
    </w:rPr>
  </w:style>
  <w:style w:type="paragraph" w:customStyle="1" w:styleId="Kategoriognummer">
    <w:name w:val="Kategori og nummer"/>
    <w:basedOn w:val="Normal"/>
    <w:next w:val="Brevhode"/>
    <w:link w:val="KategoriognummerTegn"/>
    <w:uiPriority w:val="1"/>
    <w:semiHidden/>
    <w:rsid w:val="004E3BAC"/>
    <w:rPr>
      <w:rFonts w:cs="Calibri"/>
      <w:b/>
      <w:sz w:val="26"/>
      <w:szCs w:val="26"/>
    </w:rPr>
  </w:style>
  <w:style w:type="character" w:customStyle="1" w:styleId="KategoriognummerTegn">
    <w:name w:val="Kategori og nummer Tegn"/>
    <w:basedOn w:val="Standardskriftforavsnitt"/>
    <w:link w:val="Kategoriognummer"/>
    <w:uiPriority w:val="1"/>
    <w:semiHidden/>
    <w:rsid w:val="00861114"/>
    <w:rPr>
      <w:rFonts w:ascii="Aptos" w:hAnsi="Aptos" w:cs="Calibri"/>
      <w:b/>
      <w:noProof/>
      <w:sz w:val="26"/>
      <w:szCs w:val="26"/>
    </w:rPr>
  </w:style>
  <w:style w:type="paragraph" w:styleId="INNH4">
    <w:name w:val="toc 4"/>
    <w:basedOn w:val="Normal"/>
    <w:next w:val="Normal"/>
    <w:autoRedefine/>
    <w:uiPriority w:val="39"/>
    <w:semiHidden/>
    <w:rsid w:val="00C873AE"/>
    <w:pPr>
      <w:spacing w:after="100"/>
      <w:ind w:left="720"/>
    </w:pPr>
  </w:style>
  <w:style w:type="paragraph" w:customStyle="1" w:styleId="Elektroniskgodkjent">
    <w:name w:val="Elektronisk godkjent"/>
    <w:basedOn w:val="Normal"/>
    <w:link w:val="ElektroniskgodkjentTegn"/>
    <w:uiPriority w:val="1"/>
    <w:semiHidden/>
    <w:rsid w:val="004D42A3"/>
    <w:rPr>
      <w:i/>
      <w:iCs/>
    </w:rPr>
  </w:style>
  <w:style w:type="character" w:customStyle="1" w:styleId="ElektroniskgodkjentTegn">
    <w:name w:val="Elektronisk godkjent Tegn"/>
    <w:basedOn w:val="Standardskriftforavsnitt"/>
    <w:link w:val="Elektroniskgodkjent"/>
    <w:uiPriority w:val="1"/>
    <w:semiHidden/>
    <w:rsid w:val="00861114"/>
    <w:rPr>
      <w:rFonts w:ascii="Aptos" w:hAnsi="Aptos"/>
      <w:i/>
      <w:iCs/>
      <w:noProof/>
      <w:sz w:val="22"/>
      <w:szCs w:val="22"/>
    </w:rPr>
  </w:style>
  <w:style w:type="paragraph" w:styleId="Bildetekst">
    <w:name w:val="caption"/>
    <w:basedOn w:val="Normal"/>
    <w:next w:val="Normal"/>
    <w:uiPriority w:val="35"/>
    <w:semiHidden/>
    <w:rsid w:val="00EF049D"/>
    <w:rPr>
      <w:i/>
      <w:iCs/>
      <w:color w:val="0E2841" w:themeColor="text2"/>
      <w:sz w:val="18"/>
      <w:szCs w:val="18"/>
    </w:rPr>
  </w:style>
  <w:style w:type="paragraph" w:styleId="Brdtekst">
    <w:name w:val="Body Text"/>
    <w:aliases w:val="(Alt+B)"/>
    <w:basedOn w:val="Normal"/>
    <w:link w:val="BrdtekstTegn"/>
    <w:qFormat/>
    <w:rsid w:val="00C67846"/>
    <w:pPr>
      <w:spacing w:before="120" w:after="240"/>
    </w:pPr>
  </w:style>
  <w:style w:type="character" w:customStyle="1" w:styleId="BrdtekstTegn">
    <w:name w:val="Brødtekst Tegn"/>
    <w:aliases w:val="(Alt+B) Tegn"/>
    <w:basedOn w:val="Standardskriftforavsnitt"/>
    <w:link w:val="Brdtekst"/>
    <w:rsid w:val="00007251"/>
    <w:rPr>
      <w:rFonts w:ascii="Aptos" w:hAnsi="Aptos"/>
      <w:noProof/>
      <w:sz w:val="22"/>
    </w:rPr>
  </w:style>
  <w:style w:type="paragraph" w:customStyle="1" w:styleId="Ref-ledetekst">
    <w:name w:val="Ref-ledetekst"/>
    <w:basedOn w:val="Rentekst"/>
    <w:link w:val="Ref-ledetekstTegnTegn"/>
    <w:uiPriority w:val="1"/>
    <w:semiHidden/>
    <w:unhideWhenUsed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character" w:customStyle="1" w:styleId="Ref-ledetekstTegnTegn">
    <w:name w:val="Ref-ledetekst Tegn Tegn"/>
    <w:basedOn w:val="Standardskriftforavsnitt"/>
    <w:link w:val="Ref-ledetekst"/>
    <w:uiPriority w:val="1"/>
    <w:semiHidden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paragraph" w:styleId="Rentekst">
    <w:name w:val="Plain Text"/>
    <w:basedOn w:val="Normal"/>
    <w:link w:val="RentekstTegn"/>
    <w:uiPriority w:val="99"/>
    <w:semiHidden/>
    <w:unhideWhenUsed/>
    <w:rsid w:val="005A74D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A74D0"/>
    <w:rPr>
      <w:rFonts w:ascii="Consolas" w:hAnsi="Consolas"/>
      <w:noProof/>
      <w:sz w:val="21"/>
      <w:szCs w:val="21"/>
    </w:rPr>
  </w:style>
  <w:style w:type="paragraph" w:customStyle="1" w:styleId="Ref-innhold">
    <w:name w:val="Ref-innhold"/>
    <w:basedOn w:val="Normal"/>
    <w:uiPriority w:val="1"/>
    <w:semiHidden/>
    <w:unhideWhenUsed/>
    <w:rsid w:val="00E23E7A"/>
    <w:rPr>
      <w:sz w:val="18"/>
    </w:rPr>
  </w:style>
  <w:style w:type="paragraph" w:customStyle="1" w:styleId="Paragraf">
    <w:name w:val="Paragraf"/>
    <w:basedOn w:val="Normal"/>
    <w:uiPriority w:val="1"/>
    <w:semiHidden/>
    <w:unhideWhenUsed/>
    <w:rsid w:val="00A74796"/>
    <w:pPr>
      <w:jc w:val="right"/>
    </w:pPr>
    <w:rPr>
      <w:rFonts w:eastAsia="Times New Roman" w:cs="Times New Roman"/>
      <w:sz w:val="18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238C4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B238C4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a">
    <w:basedOn w:val="Normal"/>
    <w:next w:val="Listeavsnitt"/>
    <w:uiPriority w:val="34"/>
    <w:qFormat/>
    <w:rsid w:val="00750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Punktliste">
    <w:name w:val="List Bullet"/>
    <w:basedOn w:val="Normal"/>
    <w:uiPriority w:val="99"/>
    <w:unhideWhenUsed/>
    <w:rsid w:val="00486F17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onkurransetilsynet.sharepoint.com/sites/Malbibliotek/OfficeMaler/Enkle%20maler%20-%20ikke%20for%20saksdokument/Enkel%20KT-brev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8</Sorteri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bs:GrowBusinessDocument xmlns:gbs="http://www.software-innovation.no/growBusinessDocument" gbs:officeVersion="2007" gbs:sourceId="" gbs:entity="Document" gbs:templateDesignerVersion="3.1 F">
  <gbs:Lists>
    <gbs:MultipleLines/>
    <gbs:SingleLines/>
  </gbs:Lists>
</gbs:GrowBusinessDocument>
</file>

<file path=customXml/itemProps1.xml><?xml version="1.0" encoding="utf-8"?>
<ds:datastoreItem xmlns:ds="http://schemas.openxmlformats.org/officeDocument/2006/customXml" ds:itemID="{12C971E2-B78A-4A14-82E3-53B0ADF2A1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BC7ACE-3E39-43BD-AA7F-FA0F1538D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EE4E2-EBD0-48DC-A7AD-56E3EBD2268A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customXml/itemProps4.xml><?xml version="1.0" encoding="utf-8"?>
<ds:datastoreItem xmlns:ds="http://schemas.openxmlformats.org/officeDocument/2006/customXml" ds:itemID="{82C02F41-36C8-413C-B7F0-A7C0EC7269B6}"/>
</file>

<file path=customXml/itemProps5.xml><?xml version="1.0" encoding="utf-8"?>
<ds:datastoreItem xmlns:ds="http://schemas.openxmlformats.org/officeDocument/2006/customXml" ds:itemID="{5F5A85C0-F475-47ED-970E-A9F3EAE10C03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Enkel%20KT-brevmal</Template>
  <TotalTime>0</TotalTime>
  <Pages>8</Pages>
  <Words>807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Bjørkhaug Torgeir</dc:creator>
  <cp:keywords/>
  <dc:description/>
  <cp:lastModifiedBy>Bjørkhaug Torgeir</cp:lastModifiedBy>
  <cp:revision>3</cp:revision>
  <dcterms:created xsi:type="dcterms:W3CDTF">2026-05-27T12:28:00Z</dcterms:created>
  <dcterms:modified xsi:type="dcterms:W3CDTF">2026-05-27T12:30:00Z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</Properties>
</file>